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F7EA" w14:textId="258C9CDB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10</w:t>
      </w:r>
      <w:r w:rsidR="000A55C7">
        <w:rPr>
          <w:rFonts w:ascii="Arial" w:hAnsi="Arial" w:cs="Arial"/>
          <w:b/>
          <w:sz w:val="28"/>
        </w:rPr>
        <w:t>7</w:t>
      </w:r>
      <w:r w:rsidR="00EC3595">
        <w:rPr>
          <w:rFonts w:ascii="Arial" w:hAnsi="Arial" w:cs="Arial"/>
          <w:b/>
          <w:sz w:val="28"/>
        </w:rPr>
        <w:t xml:space="preserve">                                      </w:t>
      </w:r>
      <w:r w:rsidR="003F7363">
        <w:rPr>
          <w:rFonts w:ascii="Arial" w:hAnsi="Arial" w:cs="Arial"/>
          <w:b/>
          <w:sz w:val="28"/>
        </w:rPr>
        <w:t xml:space="preserve"> </w:t>
      </w:r>
      <w:r w:rsidR="00EC3595">
        <w:rPr>
          <w:rFonts w:ascii="Arial" w:hAnsi="Arial" w:cs="Arial"/>
          <w:b/>
          <w:sz w:val="28"/>
        </w:rPr>
        <w:t xml:space="preserve">  </w:t>
      </w:r>
      <w:r w:rsidR="007A6AE8">
        <w:rPr>
          <w:rFonts w:ascii="Arial" w:hAnsi="Arial" w:cs="Arial"/>
          <w:b/>
          <w:sz w:val="28"/>
        </w:rPr>
        <w:t xml:space="preserve">   </w:t>
      </w:r>
      <w:r w:rsidR="00F96C77">
        <w:rPr>
          <w:rFonts w:ascii="Arial" w:hAnsi="Arial" w:cs="Arial"/>
          <w:b/>
          <w:sz w:val="28"/>
        </w:rPr>
        <w:t xml:space="preserve">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545675">
        <w:rPr>
          <w:rFonts w:ascii="Arial" w:hAnsi="Arial" w:cs="Arial"/>
          <w:b/>
          <w:sz w:val="28"/>
        </w:rPr>
        <w:t>50012</w:t>
      </w:r>
    </w:p>
    <w:p w14:paraId="7EDDD884" w14:textId="102A095B" w:rsidR="00C52180" w:rsidRDefault="000A55C7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Incheon, South Korea</w:t>
      </w:r>
      <w:r w:rsidR="005E0AB7">
        <w:rPr>
          <w:rFonts w:ascii="Arial" w:hAnsi="Arial" w:cs="Arial"/>
          <w:b/>
          <w:sz w:val="28"/>
          <w:szCs w:val="28"/>
        </w:rPr>
        <w:t xml:space="preserve">, </w:t>
      </w:r>
      <w:r w:rsidR="00DC45A8">
        <w:rPr>
          <w:rFonts w:ascii="Arial" w:hAnsi="Arial" w:cs="Arial"/>
          <w:b/>
          <w:sz w:val="28"/>
          <w:szCs w:val="28"/>
        </w:rPr>
        <w:t>9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DC45A8">
        <w:rPr>
          <w:rFonts w:ascii="Arial" w:hAnsi="Arial" w:cs="Arial"/>
          <w:b/>
          <w:sz w:val="28"/>
          <w:szCs w:val="28"/>
        </w:rPr>
        <w:t>1</w:t>
      </w:r>
      <w:r w:rsidR="00B0496A">
        <w:rPr>
          <w:rFonts w:ascii="Arial" w:hAnsi="Arial" w:cs="Arial"/>
          <w:b/>
          <w:sz w:val="28"/>
          <w:szCs w:val="28"/>
        </w:rPr>
        <w:t>2</w:t>
      </w:r>
      <w:r w:rsidR="00E128A7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Mar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5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4C02E623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 xml:space="preserve">e the CRs </w:t>
      </w:r>
      <w:proofErr w:type="gramStart"/>
      <w:r w:rsidR="007B6437">
        <w:rPr>
          <w:rFonts w:ascii="Arial" w:hAnsi="Arial" w:cs="Arial"/>
        </w:rPr>
        <w:t>with</w:t>
      </w:r>
      <w:r w:rsidRPr="005E2084">
        <w:rPr>
          <w:rFonts w:ascii="Arial" w:hAnsi="Arial" w:cs="Arial"/>
        </w:rPr>
        <w:t xml:space="preserve"> regard to</w:t>
      </w:r>
      <w:proofErr w:type="gramEnd"/>
      <w:r w:rsidRPr="005E2084">
        <w:rPr>
          <w:rFonts w:ascii="Arial" w:hAnsi="Arial" w:cs="Arial"/>
        </w:rPr>
        <w:t xml:space="preserve"> WIs and indicate the RAN#</w:t>
      </w:r>
      <w:r w:rsidR="0045170C">
        <w:rPr>
          <w:rFonts w:ascii="Arial" w:hAnsi="Arial" w:cs="Arial"/>
        </w:rPr>
        <w:t>10</w:t>
      </w:r>
      <w:r w:rsidR="000A55C7">
        <w:rPr>
          <w:rFonts w:ascii="Arial" w:hAnsi="Arial" w:cs="Arial"/>
        </w:rPr>
        <w:t>7</w:t>
      </w:r>
      <w:r w:rsidR="000174CA">
        <w:rPr>
          <w:rFonts w:ascii="Arial" w:hAnsi="Arial" w:cs="Arial"/>
        </w:rPr>
        <w:t xml:space="preserve"> </w:t>
      </w:r>
      <w:r w:rsidR="00C10E9A">
        <w:rPr>
          <w:rFonts w:ascii="Arial" w:hAnsi="Arial" w:cs="Arial"/>
        </w:rPr>
        <w:t xml:space="preserve">plenary </w:t>
      </w:r>
      <w:proofErr w:type="spellStart"/>
      <w:r w:rsidRPr="005E2084">
        <w:rPr>
          <w:rFonts w:ascii="Arial" w:hAnsi="Arial" w:cs="Arial"/>
        </w:rPr>
        <w:t>Tdocs</w:t>
      </w:r>
      <w:proofErr w:type="spellEnd"/>
      <w:r w:rsidRPr="005E2084">
        <w:rPr>
          <w:rFonts w:ascii="Arial" w:hAnsi="Arial" w:cs="Arial"/>
        </w:rPr>
        <w:t xml:space="preserve"> that contain the CRs.</w:t>
      </w:r>
    </w:p>
    <w:p w14:paraId="1CF8122E" w14:textId="77777777" w:rsidR="007726AA" w:rsidRPr="00550AD2" w:rsidRDefault="007726AA" w:rsidP="00B231F7"/>
    <w:p w14:paraId="73DE22A2" w14:textId="58EE4321" w:rsidR="00676957" w:rsidRPr="00C23814" w:rsidRDefault="00C10E9A" w:rsidP="00FB5406">
      <w:pPr>
        <w:rPr>
          <w:rFonts w:ascii="Arial" w:hAnsi="Arial" w:cs="Arial"/>
        </w:rPr>
      </w:pPr>
      <w:bookmarkStart w:id="2" w:name="_Hlk43762856"/>
      <w:r>
        <w:rPr>
          <w:rFonts w:ascii="Arial" w:hAnsi="Arial" w:cs="Arial"/>
        </w:rPr>
        <w:t xml:space="preserve">WG </w:t>
      </w:r>
      <w:r w:rsidR="007726AA"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</w:t>
      </w:r>
      <w:r w:rsidR="00152943">
        <w:rPr>
          <w:rFonts w:ascii="Arial" w:hAnsi="Arial" w:cs="Arial"/>
        </w:rPr>
        <w:t>10</w:t>
      </w:r>
      <w:r w:rsidR="000A55C7">
        <w:rPr>
          <w:rFonts w:ascii="Arial" w:hAnsi="Arial" w:cs="Arial"/>
        </w:rPr>
        <w:t>6</w:t>
      </w:r>
      <w:r w:rsidR="00E128A7">
        <w:rPr>
          <w:rFonts w:ascii="Arial" w:hAnsi="Arial" w:cs="Arial"/>
        </w:rPr>
        <w:t xml:space="preserve"> </w:t>
      </w:r>
      <w:r w:rsidR="007726AA" w:rsidRPr="00201D1E">
        <w:rPr>
          <w:rFonts w:ascii="Arial" w:hAnsi="Arial" w:cs="Arial"/>
        </w:rPr>
        <w:t>has agreed</w:t>
      </w:r>
      <w:r w:rsidR="00340154" w:rsidRPr="00201D1E">
        <w:rPr>
          <w:rFonts w:ascii="Arial" w:hAnsi="Arial" w:cs="Arial"/>
        </w:rPr>
        <w:t xml:space="preserve"> </w:t>
      </w:r>
      <w:r w:rsidR="00C76731">
        <w:rPr>
          <w:rFonts w:ascii="Arial" w:hAnsi="Arial" w:cs="Arial"/>
        </w:rPr>
        <w:t>924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E128A7">
        <w:rPr>
          <w:rFonts w:ascii="Arial" w:hAnsi="Arial" w:cs="Arial"/>
        </w:rPr>
        <w:t>10</w:t>
      </w:r>
      <w:r w:rsidR="000A55C7">
        <w:rPr>
          <w:rFonts w:ascii="Arial" w:hAnsi="Arial" w:cs="Arial"/>
        </w:rPr>
        <w:t>73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62047C">
        <w:rPr>
          <w:rFonts w:ascii="Arial" w:hAnsi="Arial" w:cs="Arial"/>
          <w:bCs/>
        </w:rPr>
        <w:t>49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</w:t>
      </w:r>
      <w:r w:rsidR="000A55C7">
        <w:rPr>
          <w:rFonts w:ascii="Arial" w:hAnsi="Arial" w:cs="Arial"/>
          <w:bCs/>
        </w:rPr>
        <w:t>82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62047C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4ED6370B" w:rsidR="003C2E1F" w:rsidRPr="00C23814" w:rsidRDefault="00CB72A9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DC45A8">
        <w:rPr>
          <w:rFonts w:ascii="Arial" w:hAnsi="Arial" w:cs="Arial"/>
        </w:rPr>
        <w:t>0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 w:rsidR="0062047C">
        <w:rPr>
          <w:rFonts w:ascii="Arial" w:hAnsi="Arial" w:cs="Arial"/>
        </w:rPr>
        <w:t>34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5E0AB7">
        <w:rPr>
          <w:rFonts w:ascii="Arial" w:hAnsi="Arial" w:cs="Arial"/>
        </w:rPr>
        <w:t>2</w:t>
      </w:r>
      <w:r w:rsidR="000A55C7">
        <w:rPr>
          <w:rFonts w:ascii="Arial" w:hAnsi="Arial" w:cs="Arial"/>
        </w:rPr>
        <w:t>3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62047C">
        <w:rPr>
          <w:rFonts w:ascii="Arial" w:hAnsi="Arial" w:cs="Arial"/>
        </w:rPr>
        <w:t>156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5E0AB7">
        <w:rPr>
          <w:rFonts w:ascii="Arial" w:hAnsi="Arial" w:cs="Arial"/>
        </w:rPr>
        <w:t>6</w:t>
      </w:r>
      <w:r w:rsidR="000A55C7">
        <w:rPr>
          <w:rFonts w:ascii="Arial" w:hAnsi="Arial" w:cs="Arial"/>
        </w:rPr>
        <w:t>6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 w:rsidR="0087076A">
        <w:rPr>
          <w:rFonts w:ascii="Arial" w:hAnsi="Arial" w:cs="Arial"/>
        </w:rPr>
        <w:t xml:space="preserve">+ </w:t>
      </w:r>
      <w:r w:rsidR="0062047C">
        <w:rPr>
          <w:rFonts w:ascii="Arial" w:hAnsi="Arial" w:cs="Arial"/>
        </w:rPr>
        <w:t>734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0A55C7">
        <w:rPr>
          <w:rFonts w:ascii="Arial" w:hAnsi="Arial" w:cs="Arial"/>
        </w:rPr>
        <w:t>884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</w:t>
      </w:r>
    </w:p>
    <w:p w14:paraId="259347C2" w14:textId="5CE5E5CA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62047C">
        <w:rPr>
          <w:rFonts w:ascii="Arial" w:hAnsi="Arial" w:cs="Arial"/>
        </w:rPr>
        <w:t>49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0A55C7">
        <w:rPr>
          <w:rFonts w:ascii="Arial" w:hAnsi="Arial" w:cs="Arial"/>
        </w:rPr>
        <w:t>82</w:t>
      </w:r>
      <w:r w:rsidR="00CE2F47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47761F6A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62047C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TTCN related </w:t>
      </w:r>
      <w:r w:rsidR="00854DF2">
        <w:rPr>
          <w:rFonts w:ascii="Arial" w:hAnsi="Arial" w:cs="Arial"/>
        </w:rPr>
        <w:t xml:space="preserve">prose </w:t>
      </w:r>
      <w:r w:rsidR="00FE0204" w:rsidRPr="00C23814">
        <w:rPr>
          <w:rFonts w:ascii="Arial" w:hAnsi="Arial" w:cs="Arial"/>
        </w:rPr>
        <w:t>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B756C2E" w14:textId="5D1E9D15" w:rsidR="0069306C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2E07A3BC" w14:textId="77777777" w:rsidR="003A4587" w:rsidRPr="005E2084" w:rsidRDefault="003A4587" w:rsidP="00506A2B">
      <w:pPr>
        <w:rPr>
          <w:rFonts w:ascii="Arial" w:hAnsi="Arial" w:cs="Arial"/>
        </w:rPr>
      </w:pPr>
    </w:p>
    <w:p w14:paraId="5DE70F4C" w14:textId="0887D4A2" w:rsidR="0065340E" w:rsidRDefault="0069306C" w:rsidP="0069306C">
      <w:pPr>
        <w:pStyle w:val="TH"/>
        <w:jc w:val="left"/>
      </w:pPr>
      <w:r>
        <w:t>Table 1.1: N</w:t>
      </w:r>
      <w:r w:rsidR="007726AA" w:rsidRPr="005E2084">
        <w:t>umber of CRs per WI</w:t>
      </w:r>
    </w:p>
    <w:tbl>
      <w:tblPr>
        <w:tblW w:w="6091" w:type="dxa"/>
        <w:tblLook w:val="04A0" w:firstRow="1" w:lastRow="0" w:firstColumn="1" w:lastColumn="0" w:noHBand="0" w:noVBand="1"/>
      </w:tblPr>
      <w:tblGrid>
        <w:gridCol w:w="5382"/>
        <w:gridCol w:w="709"/>
      </w:tblGrid>
      <w:tr w:rsidR="003A4587" w:rsidRPr="003A4587" w14:paraId="153911F9" w14:textId="77777777" w:rsidTr="003A4587">
        <w:trPr>
          <w:trHeight w:val="29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  <w:hideMark/>
          </w:tcPr>
          <w:p w14:paraId="565CF038" w14:textId="43B87A06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WIs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hideMark/>
          </w:tcPr>
          <w:p w14:paraId="46786EA2" w14:textId="605A0C3A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CRs</w:t>
            </w:r>
          </w:p>
        </w:tc>
      </w:tr>
      <w:tr w:rsidR="003A4587" w:rsidRPr="003A4587" w14:paraId="0A203849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33E1F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FBBC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128</w:t>
            </w:r>
          </w:p>
        </w:tc>
      </w:tr>
      <w:tr w:rsidR="003A4587" w:rsidRPr="003A4587" w14:paraId="2CAFC5CD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C0BF5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7BC2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</w:tr>
      <w:tr w:rsidR="003A4587" w:rsidRPr="003A4587" w14:paraId="61480315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41AEB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9438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</w:tr>
      <w:tr w:rsidR="003A4587" w:rsidRPr="003A4587" w14:paraId="269AC0F4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B1532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ED78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</w:tr>
      <w:tr w:rsidR="003A4587" w:rsidRPr="003A4587" w14:paraId="090570B1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9188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A165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</w:tr>
      <w:tr w:rsidR="003A4587" w:rsidRPr="003A4587" w14:paraId="5025E354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0F757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NR_ATG-</w:t>
            </w: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UEC</w:t>
            </w: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918E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</w:tr>
      <w:tr w:rsidR="003A4587" w:rsidRPr="003A4587" w14:paraId="24BEA816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EF956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40B2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</w:tr>
      <w:tr w:rsidR="003A4587" w:rsidRPr="003A4587" w14:paraId="08589A01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3090B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C356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</w:tr>
      <w:tr w:rsidR="003A4587" w:rsidRPr="003A4587" w14:paraId="41744807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8D115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FFBA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</w:tr>
      <w:tr w:rsidR="003A4587" w:rsidRPr="003A4587" w14:paraId="1B1ADA80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C1CFF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1E0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3A4587" w:rsidRPr="003A4587" w14:paraId="03C634A4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D2B0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87A8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3A4587" w:rsidRPr="003A4587" w14:paraId="3E6694EE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E2DC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051B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3A4587" w:rsidRPr="003A4587" w14:paraId="538D8199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C4A2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6069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</w:tr>
      <w:tr w:rsidR="003A4587" w:rsidRPr="003A4587" w14:paraId="721B424B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1ADA2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250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</w:tr>
      <w:tr w:rsidR="003A4587" w:rsidRPr="003A4587" w14:paraId="2E66F2AF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B3A86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E327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3A4587" w:rsidRPr="003A4587" w14:paraId="657AB1BE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90129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6237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3A4587" w:rsidRPr="003A4587" w14:paraId="11487481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1B717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CAD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3A4587" w:rsidRPr="003A4587" w14:paraId="7294AF7D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A21DA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6962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3A4587" w:rsidRPr="003A4587" w14:paraId="7CAC4EA4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D34E9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BB1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3A4587" w:rsidRPr="003A4587" w14:paraId="6E7B172B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1F744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D82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3A4587" w:rsidRPr="003A4587" w14:paraId="75AA35A2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4BAC5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CBA5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3A4587" w:rsidRPr="003A4587" w14:paraId="09803711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87DA4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C4B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3A4587" w:rsidRPr="003A4587" w14:paraId="3AB9DDF9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D47B1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13D6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3A4587" w:rsidRPr="003A4587" w14:paraId="2A715F55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55C26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C43F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3A4587" w:rsidRPr="003A4587" w14:paraId="1ACCC047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30D6E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70EBA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3A4587" w:rsidRPr="003A4587" w14:paraId="238B07B2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91AF1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5D66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3A4587" w:rsidRPr="003A4587" w14:paraId="0185FA4E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2F1E3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NR_DualTxRx_MUSIM-UEConTest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4A1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3A4587" w:rsidRPr="003A4587" w14:paraId="6D19A669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0258E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7A4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3A4587" w:rsidRPr="003A4587" w14:paraId="426A36CD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208D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DCC5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3A4587" w:rsidRPr="003A4587" w14:paraId="28E7CD06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52A04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C999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3A4587" w:rsidRPr="003A4587" w14:paraId="61CF1B54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11BDF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18CC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3A4587" w:rsidRPr="003A4587" w14:paraId="1D4FC008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861D2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NR_MIMO_OTA_enh-UEConTest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9C3E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3A4587" w:rsidRPr="003A4587" w14:paraId="0D2FA938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6ADA7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NR_SL_enh-UEConTest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A2BB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3A4587" w:rsidRPr="003A4587" w14:paraId="6E8F4FA7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B6F2E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2D8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3A4587" w:rsidRPr="003A4587" w14:paraId="4766EA30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FB6C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49723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3A4587" w:rsidRPr="003A4587" w14:paraId="733DC406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3106C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NR_bands_UL_MIMO_R18-UEConTest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E909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3A4587" w:rsidRPr="003A4587" w14:paraId="626E1D8C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61E81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0C4F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3A4587" w:rsidRPr="003A4587" w14:paraId="76886852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05E73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2C68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3A4587" w:rsidRPr="003A4587" w14:paraId="51E08486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70A1F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3CA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3A4587" w:rsidRPr="003A4587" w14:paraId="19E262B8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8F40E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7BB9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3A4587" w:rsidRPr="003A4587" w14:paraId="390E7E3E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1DFA6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4Rx_NR_bands_R18-UEConTest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9CA1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3A4587" w:rsidRPr="003A4587" w14:paraId="08287EEA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DDB6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DD53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3A4587" w:rsidRPr="003A4587" w14:paraId="4D449438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98E9C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NR_FR1_TRP_TRS_enh-UEConTest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0A19B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3A4587" w:rsidRPr="003A4587" w14:paraId="5B7499A8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70B2C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4873A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3A4587" w:rsidRPr="003A4587" w14:paraId="5484DB4A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796DA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F45A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3A4587" w:rsidRPr="003A4587" w14:paraId="6C1D83B8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D816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EB08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3A4587" w:rsidRPr="003A4587" w14:paraId="50C48EF5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326A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LTE_terr_bcast_bands_part2-UEConTest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860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3A4587" w:rsidRPr="003A4587" w14:paraId="37AA9E10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D287E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3B4B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3A4587" w:rsidRPr="003A4587" w14:paraId="50C94AEA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EA248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NG_RTC_IMS_dataCH-</w:t>
            </w: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6F29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3A4587" w:rsidRPr="003A4587" w14:paraId="33CA31D2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BD6B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9E16E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3A4587" w:rsidRPr="003A4587" w14:paraId="283075A0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61E9A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NR_MT_SDT-</w:t>
            </w: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E792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3A4587" w:rsidRPr="003A4587" w14:paraId="19317E6A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D4DB2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NR_FDD_bands_R18_redcap-UEConTest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85F3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3A4587" w:rsidRPr="003A4587" w14:paraId="790BA7BF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B78C2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729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3A4587" w:rsidRPr="003A4587" w14:paraId="1DD98961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F3562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FD92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3A4587" w:rsidRPr="003A4587" w14:paraId="6780F046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7FF2B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DL_intrpt_combos_TxSW_R18-UEConTest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4DF8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3A4587" w:rsidRPr="003A4587" w14:paraId="6A850C9A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E9547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TEI_Test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1BB8D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3A4587" w:rsidRPr="003A4587" w14:paraId="5D3EBB63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15DDE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LTE_NBIOT_eMTC_NTN_req-UEConTest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D309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3A4587" w:rsidRPr="003A4587" w14:paraId="0FA8EB04" w14:textId="77777777" w:rsidTr="003A4587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7AADE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TEI11_Test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E1B0" w14:textId="77777777" w:rsidR="003A4587" w:rsidRPr="003A4587" w:rsidRDefault="003A4587" w:rsidP="003A45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58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6E17D07E" w14:textId="77777777" w:rsidR="00044DAD" w:rsidRDefault="00044DAD" w:rsidP="007A6AE8"/>
    <w:p w14:paraId="419251DE" w14:textId="6BC00E0B" w:rsidR="00B55BB6" w:rsidRDefault="0069306C" w:rsidP="0069306C">
      <w:pPr>
        <w:pStyle w:val="TH"/>
      </w:pPr>
      <w:r>
        <w:t xml:space="preserve">Table 1.2: </w:t>
      </w:r>
      <w:r w:rsidR="00F453DC">
        <w:t>List of CR packs</w:t>
      </w:r>
    </w:p>
    <w:tbl>
      <w:tblPr>
        <w:tblW w:w="11720" w:type="dxa"/>
        <w:tblLook w:val="04A0" w:firstRow="1" w:lastRow="0" w:firstColumn="1" w:lastColumn="0" w:noHBand="0" w:noVBand="1"/>
      </w:tblPr>
      <w:tblGrid>
        <w:gridCol w:w="1271"/>
        <w:gridCol w:w="4581"/>
        <w:gridCol w:w="924"/>
        <w:gridCol w:w="931"/>
        <w:gridCol w:w="4013"/>
      </w:tblGrid>
      <w:tr w:rsidR="00570DE9" w:rsidRPr="00570DE9" w14:paraId="780BC479" w14:textId="77777777" w:rsidTr="00570DE9">
        <w:trPr>
          <w:trHeight w:val="2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73E877E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570DE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  <w:r w:rsidRPr="00570DE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#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384C496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70DE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61A9040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70DE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2C0D6EC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70DE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4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1A60363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70DE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570DE9" w:rsidRPr="00570DE9" w14:paraId="74BCDFD1" w14:textId="77777777" w:rsidTr="00570DE9">
        <w:trPr>
          <w:trHeight w:val="4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4B8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RP-250666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7070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NR_CADC_NR_LTE_DC_R16-UEConTest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49B8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FBF5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D68D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570DE9" w:rsidRPr="00570DE9" w14:paraId="24E62414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469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RP-250667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7FDD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5G_V2X_NRSL_eV2XARC-UEConTest - Pack 1/2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161D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44FC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6304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5G_V2X_NRSL_eV2XARC-UEConTest</w:t>
            </w:r>
          </w:p>
        </w:tc>
      </w:tr>
      <w:tr w:rsidR="00570DE9" w:rsidRPr="00570DE9" w14:paraId="280535E0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CD6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RP-250668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F0D3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5G_V2X_NRSL_eV2XARC-UEConTest - Pack 2/2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9AE5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16F5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9F8A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5G_V2X_NRSL_eV2XARC-UEConTest</w:t>
            </w:r>
          </w:p>
        </w:tc>
      </w:tr>
      <w:tr w:rsidR="00570DE9" w:rsidRPr="00570DE9" w14:paraId="5042B66D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9AF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RP-250669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674E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NR_unlic-UEConTest</w:t>
            </w:r>
            <w:proofErr w:type="spellEnd"/>
            <w:r w:rsidRPr="00570DE9">
              <w:rPr>
                <w:rFonts w:ascii="Arial" w:hAnsi="Arial" w:cs="Arial"/>
                <w:sz w:val="16"/>
                <w:szCs w:val="16"/>
              </w:rPr>
              <w:t xml:space="preserve"> - Pack 1/2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F786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A703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ED5F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NR_unlic-UEConTest</w:t>
            </w:r>
            <w:proofErr w:type="spellEnd"/>
          </w:p>
        </w:tc>
      </w:tr>
      <w:tr w:rsidR="00570DE9" w:rsidRPr="00570DE9" w14:paraId="68D2ABAB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43B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RP-250670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AE42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NR_unlic-UEConTest</w:t>
            </w:r>
            <w:proofErr w:type="spellEnd"/>
            <w:r w:rsidRPr="00570DE9">
              <w:rPr>
                <w:rFonts w:ascii="Arial" w:hAnsi="Arial" w:cs="Arial"/>
                <w:sz w:val="16"/>
                <w:szCs w:val="16"/>
              </w:rPr>
              <w:t xml:space="preserve"> - Pack 2/2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0440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E846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B395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NR_unlic-UEConTest</w:t>
            </w:r>
            <w:proofErr w:type="spellEnd"/>
          </w:p>
        </w:tc>
      </w:tr>
      <w:tr w:rsidR="00570DE9" w:rsidRPr="00570DE9" w14:paraId="1ABBF393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B7C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RP-250671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651E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NR_RRM_enh-UEConTest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0452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13.2.4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0B9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C581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NR_RRM_enh-UEConTest</w:t>
            </w:r>
            <w:proofErr w:type="spellEnd"/>
          </w:p>
        </w:tc>
      </w:tr>
      <w:tr w:rsidR="00570DE9" w:rsidRPr="00570DE9" w14:paraId="3260AAEF" w14:textId="77777777" w:rsidTr="00570DE9">
        <w:trPr>
          <w:trHeight w:val="4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0EF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RP-250672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7EFC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NR_CADC_NR_LTE_DC_R17-UEConTest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6866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EE07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697F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570DE9" w:rsidRPr="00570DE9" w14:paraId="44E1FD2C" w14:textId="77777777" w:rsidTr="00570DE9">
        <w:trPr>
          <w:trHeight w:val="4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624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RP-250673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F96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NR_UE_PC2_R17_CADC_SUL_xBDL_yBUL-UEConTest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7E18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13.3.2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49EE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03AF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NR_UE_PC2_R17_CADC_SUL_xBDL_yBUL-UEConTest</w:t>
            </w:r>
          </w:p>
        </w:tc>
      </w:tr>
      <w:tr w:rsidR="00570DE9" w:rsidRPr="00570DE9" w14:paraId="48E38202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4E9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RP-250674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5DF7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  <w:r w:rsidRPr="00570DE9">
              <w:rPr>
                <w:rFonts w:ascii="Arial" w:hAnsi="Arial" w:cs="Arial"/>
                <w:sz w:val="16"/>
                <w:szCs w:val="16"/>
              </w:rPr>
              <w:t xml:space="preserve"> - Pack 1/3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A54D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64F1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2E0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</w:p>
        </w:tc>
      </w:tr>
      <w:tr w:rsidR="00570DE9" w:rsidRPr="00570DE9" w14:paraId="537EB772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5AC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RP-250675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B164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  <w:r w:rsidRPr="00570DE9">
              <w:rPr>
                <w:rFonts w:ascii="Arial" w:hAnsi="Arial" w:cs="Arial"/>
                <w:sz w:val="16"/>
                <w:szCs w:val="16"/>
              </w:rPr>
              <w:t xml:space="preserve"> - Pack 2/3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3922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A46D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BB4A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</w:p>
        </w:tc>
      </w:tr>
      <w:tr w:rsidR="00570DE9" w:rsidRPr="00570DE9" w14:paraId="20B5A5C0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7A8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RP-250676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8D53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  <w:r w:rsidRPr="00570DE9">
              <w:rPr>
                <w:rFonts w:ascii="Arial" w:hAnsi="Arial" w:cs="Arial"/>
                <w:sz w:val="16"/>
                <w:szCs w:val="16"/>
              </w:rPr>
              <w:t xml:space="preserve"> - Pack 3/3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8B92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12D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1C3E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</w:p>
        </w:tc>
      </w:tr>
      <w:tr w:rsidR="00570DE9" w:rsidRPr="00570DE9" w14:paraId="68036CEB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840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RP-250677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8D84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NR_HST_FR2-UEConTest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D10F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13.3.5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0243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A98C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NR_HST_FR2-UEConTest</w:t>
            </w:r>
          </w:p>
        </w:tc>
      </w:tr>
      <w:tr w:rsidR="00570DE9" w:rsidRPr="00570DE9" w14:paraId="2D43B9D3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6BC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RP-250678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1AD8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NR_SL_enh-UEConTest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ACDA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13.3.6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0C06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1505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NR_SL_enh-UEConTest</w:t>
            </w:r>
            <w:proofErr w:type="spellEnd"/>
          </w:p>
        </w:tc>
      </w:tr>
      <w:tr w:rsidR="00570DE9" w:rsidRPr="00570DE9" w14:paraId="66273799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B18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RP-250679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3C57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NR_SL_relay-UEConTest</w:t>
            </w:r>
            <w:proofErr w:type="spellEnd"/>
            <w:r w:rsidRPr="00570DE9">
              <w:rPr>
                <w:rFonts w:ascii="Arial" w:hAnsi="Arial" w:cs="Arial"/>
                <w:sz w:val="16"/>
                <w:szCs w:val="16"/>
              </w:rPr>
              <w:t xml:space="preserve"> - Pack 1/2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20E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13.3.7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9FA0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9127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NR_SL_relay-UEConTest</w:t>
            </w:r>
            <w:proofErr w:type="spellEnd"/>
          </w:p>
        </w:tc>
      </w:tr>
      <w:tr w:rsidR="00570DE9" w:rsidRPr="00570DE9" w14:paraId="5AE77195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E1E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RP-250680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2C49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NR_SL_relay-UEConTest</w:t>
            </w:r>
            <w:proofErr w:type="spellEnd"/>
            <w:r w:rsidRPr="00570DE9">
              <w:rPr>
                <w:rFonts w:ascii="Arial" w:hAnsi="Arial" w:cs="Arial"/>
                <w:sz w:val="16"/>
                <w:szCs w:val="16"/>
              </w:rPr>
              <w:t xml:space="preserve"> - Pack 2/2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CA9C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13.3.7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8FCF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CB3B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NR_SL_relay-UEConTest</w:t>
            </w:r>
            <w:proofErr w:type="spellEnd"/>
          </w:p>
        </w:tc>
      </w:tr>
      <w:tr w:rsidR="00570DE9" w:rsidRPr="00570DE9" w14:paraId="355DD04A" w14:textId="77777777" w:rsidTr="00570DE9">
        <w:trPr>
          <w:trHeight w:val="4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55D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RP-250681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3FF5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MCProtoc17_enh3MCPTT_eMCData3_MCOver5GS-UEConTest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7706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13.3.8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07B1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FAA8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MCProtoc17_enh3MCPTT_eMCData3_MCOver5GS-UEConTest</w:t>
            </w:r>
          </w:p>
        </w:tc>
      </w:tr>
      <w:tr w:rsidR="00570DE9" w:rsidRPr="00570DE9" w14:paraId="1028E6EE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792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RP-250682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0B7F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NR_bands_UL_MIMO_R18-UEConTest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D6C3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E829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5465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NR_bands_UL_MIMO_R18-UEConTest</w:t>
            </w:r>
          </w:p>
        </w:tc>
      </w:tr>
      <w:tr w:rsidR="00570DE9" w:rsidRPr="00570DE9" w14:paraId="54DF1085" w14:textId="77777777" w:rsidTr="00570DE9">
        <w:trPr>
          <w:trHeight w:val="4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F21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RP-250683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6DD4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</w:t>
            </w:r>
            <w:r w:rsidRPr="00570DE9">
              <w:rPr>
                <w:rFonts w:ascii="Arial" w:hAnsi="Arial" w:cs="Arial"/>
                <w:sz w:val="16"/>
                <w:szCs w:val="16"/>
              </w:rPr>
              <w:lastRenderedPageBreak/>
              <w:t>n NR_CADC_NR_LTE_DC_R18-UEConTest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2E75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207E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679E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NR_CADC_NR_LTE_DC_R18-UEConTest</w:t>
            </w:r>
          </w:p>
        </w:tc>
      </w:tr>
      <w:tr w:rsidR="00570DE9" w:rsidRPr="00570DE9" w14:paraId="3E04490E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9F5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RP-250684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2FBC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HPUE_NR_FR1_FDD_R18-UEConTest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241C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287D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262C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HPUE_NR_FR1_FDD_R18-UEConTest</w:t>
            </w:r>
          </w:p>
        </w:tc>
      </w:tr>
      <w:tr w:rsidR="00570DE9" w:rsidRPr="00570DE9" w14:paraId="6953317B" w14:textId="77777777" w:rsidTr="00570DE9">
        <w:trPr>
          <w:trHeight w:val="4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72F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RP-250685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ED94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HPUE_NR_CADC_NR_LTE_DC_R18-UEConTest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3622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A0DE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4EBB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HPUE_NR_CADC_NR_LTE_DC_R18-UEConTest</w:t>
            </w:r>
          </w:p>
        </w:tc>
      </w:tr>
      <w:tr w:rsidR="00570DE9" w:rsidRPr="00570DE9" w14:paraId="2E3C9ABE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2B6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RP-250686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3E19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NR_ATG-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  <w:r w:rsidRPr="00570DE9">
              <w:rPr>
                <w:rFonts w:ascii="Arial" w:hAnsi="Arial" w:cs="Arial"/>
                <w:sz w:val="16"/>
                <w:szCs w:val="16"/>
              </w:rPr>
              <w:t xml:space="preserve"> - Pack 1/2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2292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1D26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272D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NR_ATG-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570DE9" w:rsidRPr="00570DE9" w14:paraId="2B7A425D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2F6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RP-250687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D88F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NR_ATG-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  <w:r w:rsidRPr="00570DE9">
              <w:rPr>
                <w:rFonts w:ascii="Arial" w:hAnsi="Arial" w:cs="Arial"/>
                <w:sz w:val="16"/>
                <w:szCs w:val="16"/>
              </w:rPr>
              <w:t xml:space="preserve"> - Pack 2/2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B7AA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DA1E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9D69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NR_ATG-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570DE9" w:rsidRPr="00570DE9" w14:paraId="0130DD61" w14:textId="77777777" w:rsidTr="00570DE9">
        <w:trPr>
          <w:trHeight w:val="4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B12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RP-250688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8FBA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4Rx_low_NR_band_handheld_3Tx_NR_CA_ENDC-UEConTest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BD72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9D74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5D59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4Rx_low_NR_band_handheld_3Tx_NR_CA_ENDC-UEConTest</w:t>
            </w:r>
          </w:p>
        </w:tc>
      </w:tr>
      <w:tr w:rsidR="00570DE9" w:rsidRPr="00570DE9" w14:paraId="0BDA3EB4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709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RP-250689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0F39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4Rx_NR_bands_R18-UEConTest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F0AD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0433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F256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4Rx_NR_bands_R18-UEConTest</w:t>
            </w:r>
          </w:p>
        </w:tc>
      </w:tr>
      <w:tr w:rsidR="00570DE9" w:rsidRPr="00570DE9" w14:paraId="172519FE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3CE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RP-250690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16EF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NR_FR1_lessthan_5MHz_BW-UEConTest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BD08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BA51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9E36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NR_FR1_lessthan_5MHz_BW-UEConTest</w:t>
            </w:r>
          </w:p>
        </w:tc>
      </w:tr>
      <w:tr w:rsidR="00570DE9" w:rsidRPr="00570DE9" w14:paraId="3824D7F4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F4A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RP-250691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5F5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NR_DualTxRx_MUSIM-UEConTest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85AF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602C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578B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NR_DualTxRx_MUSIM-UEConTest</w:t>
            </w:r>
            <w:proofErr w:type="spellEnd"/>
          </w:p>
        </w:tc>
      </w:tr>
      <w:tr w:rsidR="00570DE9" w:rsidRPr="00570DE9" w14:paraId="050BFB05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6C7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RP-250692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67C8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NR_redcap_enh_plus_CT1-UEConTest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501F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94B5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CA7B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NR_redcap_enh_plus_CT1-UEConTest</w:t>
            </w:r>
          </w:p>
        </w:tc>
      </w:tr>
      <w:tr w:rsidR="00570DE9" w:rsidRPr="00570DE9" w14:paraId="24B6A940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9DD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RP-250693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A508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NR_XR_enh_plus_CT1-UEConTest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0F13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831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639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NR_XR_enh_plus_CT1-UEConTest</w:t>
            </w:r>
          </w:p>
        </w:tc>
      </w:tr>
      <w:tr w:rsidR="00570DE9" w:rsidRPr="00570DE9" w14:paraId="3271A4BC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B19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RP-250694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5210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NR_ENDC_RF_FR1_enh2-UEConTest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02F2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ECF4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3A3D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NR_ENDC_RF_FR1_enh2-UEConTest</w:t>
            </w:r>
          </w:p>
        </w:tc>
      </w:tr>
      <w:tr w:rsidR="00570DE9" w:rsidRPr="00570DE9" w14:paraId="53F7EE92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8AB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RP-250695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ADD0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Netw_Energy_NR-UEConTest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E33E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90C9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4CC2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Netw_Energy_NR-UEConTest</w:t>
            </w:r>
            <w:proofErr w:type="spellEnd"/>
          </w:p>
        </w:tc>
      </w:tr>
      <w:tr w:rsidR="00570DE9" w:rsidRPr="00570DE9" w14:paraId="71D479D9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360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RP-250696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E507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NR_cov_enh2-UEConTest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294F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A95F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8C9D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NR_cov_enh2-UEConTest</w:t>
            </w:r>
          </w:p>
        </w:tc>
      </w:tr>
      <w:tr w:rsidR="00570DE9" w:rsidRPr="00570DE9" w14:paraId="7FB61F9D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68E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RP-250697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B51A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NR_MC_enh-UEConTest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7A23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72D8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ACFE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NR_MC_enh-UEConTest</w:t>
            </w:r>
            <w:proofErr w:type="spellEnd"/>
          </w:p>
        </w:tc>
      </w:tr>
      <w:tr w:rsidR="00570DE9" w:rsidRPr="00570DE9" w14:paraId="134F2D9B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B64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RP-250698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9BA4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NR_HST_FR2_enh-UEConTest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D38B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5EAC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B7D9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NR_HST_FR2_enh-UEConTest</w:t>
            </w:r>
          </w:p>
        </w:tc>
      </w:tr>
      <w:tr w:rsidR="00570DE9" w:rsidRPr="00570DE9" w14:paraId="4F143698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5BE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RP-250699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3FA3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NR_MIMO_evo_DL_UL-UEConTest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32AD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FFEC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E15B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NR_MIMO_evo_DL_UL-UEConTest</w:t>
            </w:r>
            <w:proofErr w:type="spellEnd"/>
          </w:p>
        </w:tc>
      </w:tr>
      <w:tr w:rsidR="00570DE9" w:rsidRPr="00570DE9" w14:paraId="421362AB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3DA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RP-250700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C569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NR_MIMO_OTA_enh-UEConTest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246B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03B0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5D6E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NR_MIMO_OTA_enh-UEConTest</w:t>
            </w:r>
            <w:proofErr w:type="spellEnd"/>
          </w:p>
        </w:tc>
      </w:tr>
      <w:tr w:rsidR="00570DE9" w:rsidRPr="00570DE9" w14:paraId="03E08191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1DD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RP-250701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F04F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IoT_NTN_enh_plus_CT1-UEConTest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E70B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7E9F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54F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IoT_NTN_enh_plus_CT1-UEConTest</w:t>
            </w:r>
          </w:p>
        </w:tc>
      </w:tr>
      <w:tr w:rsidR="00570DE9" w:rsidRPr="00570DE9" w14:paraId="307F7133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587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RP-250702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A91D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NR_MT_SDT-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8FA0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13.4.22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CEF7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B1A5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NR_MT_SDT-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570DE9" w:rsidRPr="00570DE9" w14:paraId="740CF332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7E5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RP-250703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93D5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NR_IDC_enh-UEConTest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266B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AE13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F661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NR_IDC_enh-UEConTest</w:t>
            </w:r>
            <w:proofErr w:type="spellEnd"/>
          </w:p>
        </w:tc>
      </w:tr>
      <w:tr w:rsidR="00570DE9" w:rsidRPr="00570DE9" w14:paraId="5E5C064F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B9C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RP-250704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4ECD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NR_demod_enh3-UEConTest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FCCA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9F72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9BF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NR_demod_enh3-UEConTest</w:t>
            </w:r>
          </w:p>
        </w:tc>
      </w:tr>
      <w:tr w:rsidR="00570DE9" w:rsidRPr="00570DE9" w14:paraId="205B233B" w14:textId="77777777" w:rsidTr="00570DE9">
        <w:trPr>
          <w:trHeight w:val="4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F6E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RP-250705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E5BC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eNPN_Ph2-NGRAN_plus_CT1-UEConTest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397B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F363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EEE5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eNPN_Ph2-NGRAN_plus_CT1-UEConTest</w:t>
            </w:r>
          </w:p>
        </w:tc>
      </w:tr>
      <w:tr w:rsidR="00570DE9" w:rsidRPr="00570DE9" w14:paraId="3D1C2E39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3FC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RP-250706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3DCE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NR_pos_enh2-UEConTest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FBCE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DC78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D2E7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NR_pos_enh2-UEConTest</w:t>
            </w:r>
          </w:p>
        </w:tc>
      </w:tr>
      <w:tr w:rsidR="00570DE9" w:rsidRPr="00570DE9" w14:paraId="24086625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13E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RP-250707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56A0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NR_Mob_enh2-UEConTest - Pack 1/2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1F09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81E2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9D90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570DE9" w:rsidRPr="00570DE9" w14:paraId="37DDBB1E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69B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RP-250708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A736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NR_Mob_enh2-UEConTest - Pack 2/2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9468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461C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8890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570DE9" w:rsidRPr="00570DE9" w14:paraId="54A80540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451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RP-250709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853D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NR_FR1_TRP_TRS_enh-UEConTest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5EF1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13.4.29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2533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E791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NR_FR1_TRP_TRS_enh-UEConTest</w:t>
            </w:r>
          </w:p>
        </w:tc>
      </w:tr>
      <w:tr w:rsidR="00570DE9" w:rsidRPr="00570DE9" w14:paraId="3B5B8A90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544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RP-250710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4BE9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NR_FR2_multiRX_DL-UEConTest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0EF5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B9F5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BF32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NR_FR2_multiRX_DL-UEConTest</w:t>
            </w:r>
          </w:p>
        </w:tc>
      </w:tr>
      <w:tr w:rsidR="00570DE9" w:rsidRPr="00570DE9" w14:paraId="7AAF95C5" w14:textId="77777777" w:rsidTr="00570DE9">
        <w:trPr>
          <w:trHeight w:val="4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920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RP-250711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1D69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DL_intrpt_combos_TxSW_R18-UEConTest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2DDC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2596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DB7C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DL_intrpt_combos_TxSW_R18-UEConTest</w:t>
            </w:r>
          </w:p>
        </w:tc>
      </w:tr>
      <w:tr w:rsidR="00570DE9" w:rsidRPr="00570DE9" w14:paraId="077DFDA9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8FE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RP-250712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AECD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NR_NTN_enh_plus_CT-UEConTest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C85A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FAB6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EC16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NR_NTN_enh_plus_CT-UEConTest</w:t>
            </w:r>
            <w:proofErr w:type="spellEnd"/>
          </w:p>
        </w:tc>
      </w:tr>
      <w:tr w:rsidR="00570DE9" w:rsidRPr="00570DE9" w14:paraId="2562CD12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F83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RP-250713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6215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LTE_terr_bcast_bands_part2-UEConTest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96FD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3E97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03EB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LTE_terr_bcast_bands_part2-UEConTest</w:t>
            </w:r>
          </w:p>
        </w:tc>
      </w:tr>
      <w:tr w:rsidR="00570DE9" w:rsidRPr="00570DE9" w14:paraId="4271F194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F62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RP-250714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DA62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NR_MG_enh2-UEConTest - Pack 1/2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C6B3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13.4.34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A857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FB1B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NR_MG_enh2-UEConTest</w:t>
            </w:r>
          </w:p>
        </w:tc>
      </w:tr>
      <w:tr w:rsidR="00570DE9" w:rsidRPr="00570DE9" w14:paraId="262F4D90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9FC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RP-250715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71CB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NR_MG_enh2-UEConTest - Pack 2/2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54B4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13.4.34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5E8D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2583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NR_MG_enh2-UEConTest</w:t>
            </w:r>
          </w:p>
        </w:tc>
      </w:tr>
      <w:tr w:rsidR="00570DE9" w:rsidRPr="00570DE9" w14:paraId="510CF94F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526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RP-250716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8EFA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NG_RTC_IMS_dataCH-UEConTest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F3A1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3EBA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35B9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NG_RTC_IMS_dataCH-UEConTest</w:t>
            </w:r>
            <w:proofErr w:type="spellEnd"/>
          </w:p>
        </w:tc>
      </w:tr>
      <w:tr w:rsidR="00570DE9" w:rsidRPr="00570DE9" w14:paraId="04E65CE7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1C8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RP-250717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5005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NR_FDD_bands_R18_redcap-UEConTest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A458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13.4.36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8EEB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A59D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NR_FDD_bands_R18_redcap-UEConTest</w:t>
            </w:r>
          </w:p>
        </w:tc>
      </w:tr>
      <w:tr w:rsidR="00570DE9" w:rsidRPr="00570DE9" w14:paraId="0B29211A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AB1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RP-250718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DCCF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eCallCEN-UEConTest</w:t>
            </w:r>
            <w:proofErr w:type="spellEnd"/>
            <w:r w:rsidRPr="00570DE9">
              <w:rPr>
                <w:rFonts w:ascii="Arial" w:hAnsi="Arial" w:cs="Arial"/>
                <w:sz w:val="16"/>
                <w:szCs w:val="16"/>
              </w:rPr>
              <w:t xml:space="preserve"> - Pack 1/2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AFE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13.5.1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23CF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ADF6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eCallCEN-UEConTest</w:t>
            </w:r>
            <w:proofErr w:type="spellEnd"/>
          </w:p>
        </w:tc>
      </w:tr>
      <w:tr w:rsidR="00570DE9" w:rsidRPr="00570DE9" w14:paraId="186AC1BA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9C2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RP-250719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DE5A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eCallCEN-UEConTest</w:t>
            </w:r>
            <w:proofErr w:type="spellEnd"/>
            <w:r w:rsidRPr="00570DE9">
              <w:rPr>
                <w:rFonts w:ascii="Arial" w:hAnsi="Arial" w:cs="Arial"/>
                <w:sz w:val="16"/>
                <w:szCs w:val="16"/>
              </w:rPr>
              <w:t xml:space="preserve"> - Pack 2/2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0D41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13.5.1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58A0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D7BF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eCallCEN-UEConTest</w:t>
            </w:r>
            <w:proofErr w:type="spellEnd"/>
          </w:p>
        </w:tc>
      </w:tr>
      <w:tr w:rsidR="00570DE9" w:rsidRPr="00570DE9" w14:paraId="45303393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B91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RP-250720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85E6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TEI_Test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9AF1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DF48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A67E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70DE9">
              <w:rPr>
                <w:rFonts w:ascii="Arial" w:hAnsi="Arial" w:cs="Arial"/>
                <w:sz w:val="16"/>
                <w:szCs w:val="16"/>
              </w:rPr>
              <w:t>TEI_Test</w:t>
            </w:r>
            <w:proofErr w:type="spellEnd"/>
          </w:p>
        </w:tc>
      </w:tr>
      <w:tr w:rsidR="00570DE9" w:rsidRPr="00570DE9" w14:paraId="418426FA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6C9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RP-250721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D9CB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TEI8_Test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1293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6E09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226B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TEI8_Test</w:t>
            </w:r>
          </w:p>
        </w:tc>
      </w:tr>
      <w:tr w:rsidR="00570DE9" w:rsidRPr="00570DE9" w14:paraId="00048AB8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1F4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RP-250722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40A0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TEI9_Test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1B3B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75E87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210A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TEI9_Test</w:t>
            </w:r>
          </w:p>
        </w:tc>
      </w:tr>
      <w:tr w:rsidR="00570DE9" w:rsidRPr="00570DE9" w14:paraId="50A7BCFA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57F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RP-250723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E3FA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TEI10_Test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CE0F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ED11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796F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TEI10_Test</w:t>
            </w:r>
          </w:p>
        </w:tc>
      </w:tr>
      <w:tr w:rsidR="00570DE9" w:rsidRPr="00570DE9" w14:paraId="76CB624B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999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RP-250724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5F65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TEI11_Test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95D0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37A9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2B58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TEI11_Test</w:t>
            </w:r>
          </w:p>
        </w:tc>
      </w:tr>
      <w:tr w:rsidR="00570DE9" w:rsidRPr="00570DE9" w14:paraId="4B067CF9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DE6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RP-250725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F7C6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TEI12_Test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5151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64B9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E1FC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TEI12_Test</w:t>
            </w:r>
          </w:p>
        </w:tc>
      </w:tr>
      <w:tr w:rsidR="00570DE9" w:rsidRPr="00570DE9" w14:paraId="46CDE707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283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RP-250726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46B9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TEI13_Test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0871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BC4F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00D6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TEI13_Test</w:t>
            </w:r>
          </w:p>
        </w:tc>
      </w:tr>
      <w:tr w:rsidR="00570DE9" w:rsidRPr="00570DE9" w14:paraId="2DC498FF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D88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RP-250727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281F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TEI14_Test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1986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1A5C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199C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TEI14_Test</w:t>
            </w:r>
          </w:p>
        </w:tc>
      </w:tr>
      <w:tr w:rsidR="00570DE9" w:rsidRPr="00570DE9" w14:paraId="75C7A9F6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293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RP-250728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097E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TEI15_Test - Pack 1/7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10A4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3516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7BF6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570DE9" w:rsidRPr="00570DE9" w14:paraId="1EEF05AF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3BC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RP-250729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1187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TEI15_Test - Pack 2/7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4F77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6160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D75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570DE9" w:rsidRPr="00570DE9" w14:paraId="041D8096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DA7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RP-250730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E396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TEI15_Test - Pack 3/7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C22A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9D6B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E8B2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570DE9" w:rsidRPr="00570DE9" w14:paraId="73E9E5AD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A20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RP-250731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7C95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TEI15_Test - Pack 4/7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780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1711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BC46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TEI15_Tes</w:t>
            </w:r>
            <w:r w:rsidRPr="00570DE9">
              <w:rPr>
                <w:rFonts w:ascii="Arial" w:hAnsi="Arial" w:cs="Arial"/>
                <w:sz w:val="16"/>
                <w:szCs w:val="16"/>
              </w:rPr>
              <w:lastRenderedPageBreak/>
              <w:t>t</w:t>
            </w:r>
          </w:p>
        </w:tc>
      </w:tr>
      <w:tr w:rsidR="00570DE9" w:rsidRPr="00570DE9" w14:paraId="17BB92CC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044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RP-250732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9D6F5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TEI15_Test - Pack 5/7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853A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D7DD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2657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570DE9" w:rsidRPr="00570DE9" w14:paraId="68B17C54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6CA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RP-250733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44CF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TEI15_Test - Pack 6/7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A453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E884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EED4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570DE9" w:rsidRPr="00570DE9" w14:paraId="3D23F226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A3E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RP-250734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C3C7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TEI15_Test - Pack 7/7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7C5B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9EC4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9587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570DE9" w:rsidRPr="00570DE9" w14:paraId="7F9F13C4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6DA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RP-250735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37A7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TEI16_Test - Pack 1/3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D7A1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2EA2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CB8E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570DE9" w:rsidRPr="00570DE9" w14:paraId="142DB4FE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44D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RP-250736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B785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TEI16_Test - Pack 2/3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3AC9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01B2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E974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570DE9" w:rsidRPr="00570DE9" w14:paraId="6782DE9A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2AF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RP-250737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E5CD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TEI16_Test - Pack 3/3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D4BE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67B1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C2F6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570DE9" w:rsidRPr="00570DE9" w14:paraId="41F7FEAB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9A8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RP-250738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F0C0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TEI17_Test - Pack 1/6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E34D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E58C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08C0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570DE9" w:rsidRPr="00570DE9" w14:paraId="003F1061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CD1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RP-250739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51B6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TEI17_Test - Pack 2/6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945E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AFEE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13A1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570DE9" w:rsidRPr="00570DE9" w14:paraId="318EBAB0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026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RP-250740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BEC01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TEI17_Test - Pack 3/6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99D0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9666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AC0A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570DE9" w:rsidRPr="00570DE9" w14:paraId="33DE1AA1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C5D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RP-250741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F4D2E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TEI17_Test - Pack 4/6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0C9C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8EE7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1470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570DE9" w:rsidRPr="00570DE9" w14:paraId="1585C40D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527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RP-250742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8F0C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TEI17_Test - Pack 5/6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AEA8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4E34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04CF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570DE9" w:rsidRPr="00570DE9" w14:paraId="23811955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E72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RP-250743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6F1D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TEI17_Test - Pack 6/6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81500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A89A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0992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570DE9" w:rsidRPr="00570DE9" w14:paraId="699C8913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9E62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RP-250744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9DA8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TEI18_Test - Pack 1/3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197C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9219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6C83D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570DE9" w:rsidRPr="00570DE9" w14:paraId="48425668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9198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RP-250745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53913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TEI18_Test - Pack 2/3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B8B5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D186B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E80D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570DE9" w:rsidRPr="00570DE9" w14:paraId="4A10FDDD" w14:textId="77777777" w:rsidTr="00570DE9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AF7F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570DE9">
              <w:rPr>
                <w:rFonts w:ascii="Calibri" w:hAnsi="Calibri" w:cs="Calibri"/>
                <w:sz w:val="22"/>
                <w:szCs w:val="22"/>
              </w:rPr>
              <w:t>RP-250746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E5B34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CR Pack on TEI18_Test - Pack 3/3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D98FA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2ACC6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B0EBC" w14:textId="77777777" w:rsidR="00570DE9" w:rsidRPr="00570DE9" w:rsidRDefault="00570DE9" w:rsidP="00570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70DE9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bookmarkEnd w:id="0"/>
    </w:tbl>
    <w:p w14:paraId="353437B3" w14:textId="77777777" w:rsidR="00424820" w:rsidRDefault="00424820" w:rsidP="007A6AE8"/>
    <w:p w14:paraId="11B51E39" w14:textId="0F7FE430" w:rsidR="009C7F23" w:rsidRDefault="0069306C" w:rsidP="004147E0">
      <w:pPr>
        <w:pStyle w:val="TH"/>
      </w:pPr>
      <w:r>
        <w:t>Table 1.3</w:t>
      </w:r>
      <w:r w:rsidR="00C95C03">
        <w:t>a</w:t>
      </w:r>
      <w:r>
        <w:t>: N</w:t>
      </w:r>
      <w:r w:rsidR="007726AA" w:rsidRPr="005E2084">
        <w:t xml:space="preserve">umber of </w:t>
      </w:r>
      <w:r w:rsidR="00D97A27" w:rsidRPr="005E2084">
        <w:t>CRs per Spec</w:t>
      </w:r>
    </w:p>
    <w:tbl>
      <w:tblPr>
        <w:tblW w:w="2547" w:type="dxa"/>
        <w:jc w:val="center"/>
        <w:tblLook w:val="04A0" w:firstRow="1" w:lastRow="0" w:firstColumn="1" w:lastColumn="0" w:noHBand="0" w:noVBand="1"/>
      </w:tblPr>
      <w:tblGrid>
        <w:gridCol w:w="1413"/>
        <w:gridCol w:w="1134"/>
      </w:tblGrid>
      <w:tr w:rsidR="00953BEB" w:rsidRPr="00953BEB" w14:paraId="42CAF9BA" w14:textId="77777777" w:rsidTr="004147E0">
        <w:trPr>
          <w:trHeight w:val="25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  <w:hideMark/>
          </w:tcPr>
          <w:p w14:paraId="6A4AD323" w14:textId="77777777" w:rsidR="00953BEB" w:rsidRPr="00953BEB" w:rsidRDefault="00953BEB" w:rsidP="0041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953BEB">
              <w:rPr>
                <w:rFonts w:ascii="Arial" w:hAnsi="Arial" w:cs="Arial"/>
                <w:b/>
                <w:bCs/>
                <w:color w:val="000000"/>
              </w:rPr>
              <w:t>Spec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  <w:hideMark/>
          </w:tcPr>
          <w:p w14:paraId="5392D38F" w14:textId="77777777" w:rsidR="00953BEB" w:rsidRPr="00953BEB" w:rsidRDefault="00953BEB" w:rsidP="0041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953BEB">
              <w:rPr>
                <w:rFonts w:ascii="Arial" w:hAnsi="Arial" w:cs="Arial"/>
                <w:b/>
                <w:bCs/>
                <w:color w:val="000000"/>
              </w:rPr>
              <w:t>CRs</w:t>
            </w:r>
          </w:p>
        </w:tc>
      </w:tr>
      <w:tr w:rsidR="00953BEB" w:rsidRPr="00953BEB" w14:paraId="58B57339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3A2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34.108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8F84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4FBC60BA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3B5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34.121-1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F03F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0B9A3AE0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901F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34.121-2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B2DA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3E73AED0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6982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34.122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7AA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26948888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4058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34.123-1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678E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2</w:t>
            </w:r>
          </w:p>
        </w:tc>
      </w:tr>
      <w:tr w:rsidR="00953BEB" w:rsidRPr="00953BEB" w14:paraId="531FD72F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89FF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34.123-2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C524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72D746DB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0F81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6AC8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0ED1152E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3559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5F7E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953BEB" w:rsidRPr="00953BEB" w14:paraId="70BBDC89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463A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E19C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7</w:t>
            </w:r>
          </w:p>
        </w:tc>
      </w:tr>
      <w:tr w:rsidR="00953BEB" w:rsidRPr="00953BEB" w14:paraId="64E55FFA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5CD1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34.229-3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B13E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5DB76B60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EC76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34.229-4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4142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68D9867E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1904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91CF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953BEB" w:rsidRPr="00953BEB" w14:paraId="480398DE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76DF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46D2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11</w:t>
            </w:r>
          </w:p>
        </w:tc>
      </w:tr>
      <w:tr w:rsidR="00953BEB" w:rsidRPr="00953BEB" w14:paraId="535899FF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476D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0513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6EF74A88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9B4A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1C95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6</w:t>
            </w:r>
          </w:p>
        </w:tc>
      </w:tr>
      <w:tr w:rsidR="00953BEB" w:rsidRPr="00953BEB" w14:paraId="5F4B33AC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2B69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131E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4</w:t>
            </w:r>
          </w:p>
        </w:tc>
      </w:tr>
      <w:tr w:rsidR="00953BEB" w:rsidRPr="00953BEB" w14:paraId="4E39B1A5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3C27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288E0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53BEB" w:rsidRPr="00953BEB" w14:paraId="6F19F8D5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F098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AF0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19</w:t>
            </w:r>
          </w:p>
        </w:tc>
      </w:tr>
      <w:tr w:rsidR="00953BEB" w:rsidRPr="00953BEB" w14:paraId="765AF34A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FA4A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CCEA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37</w:t>
            </w:r>
          </w:p>
        </w:tc>
      </w:tr>
      <w:tr w:rsidR="00953BEB" w:rsidRPr="00953BEB" w14:paraId="375E00CA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4643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2CDD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9</w:t>
            </w:r>
          </w:p>
        </w:tc>
      </w:tr>
      <w:tr w:rsidR="00953BEB" w:rsidRPr="00953BEB" w14:paraId="357CF27E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0B71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C185" w14:textId="5443B0A6" w:rsidR="00953BEB" w:rsidRPr="00953BEB" w:rsidRDefault="005319D8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RP-direct</w:t>
            </w:r>
          </w:p>
        </w:tc>
      </w:tr>
      <w:tr w:rsidR="00953BEB" w:rsidRPr="00953BEB" w14:paraId="7FACB978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AA30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36.579-1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A1D1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53BEB" w:rsidRPr="00953BEB" w14:paraId="3DFB384C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3C30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36.579-2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5C033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53BEB" w:rsidRPr="00953BEB" w14:paraId="19238304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984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36.579-3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E6988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27941CCF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E6A1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36.579-4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D6E7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53BEB" w:rsidRPr="00953BEB" w14:paraId="2FA9258F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FD8C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E795" w14:textId="570CF3AC" w:rsidR="00953BEB" w:rsidRPr="00953BEB" w:rsidRDefault="005319D8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RP-direct</w:t>
            </w:r>
          </w:p>
        </w:tc>
      </w:tr>
      <w:tr w:rsidR="00953BEB" w:rsidRPr="00953BEB" w14:paraId="3E791A82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9E0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36.579-6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BD39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2</w:t>
            </w:r>
          </w:p>
        </w:tc>
      </w:tr>
      <w:tr w:rsidR="00953BEB" w:rsidRPr="00953BEB" w14:paraId="1616126A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CF28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36.579-7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A1AE2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53BEB" w:rsidRPr="00953BEB" w14:paraId="6768F5A3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3CD4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36.579-8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866E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34D24048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5996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36.579-9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DB47E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7DA083F6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E366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88057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4</w:t>
            </w:r>
          </w:p>
        </w:tc>
      </w:tr>
      <w:tr w:rsidR="00953BEB" w:rsidRPr="00953BEB" w14:paraId="666E5DF8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716D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1C38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386FF578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D3D4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3299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2</w:t>
            </w:r>
          </w:p>
        </w:tc>
      </w:tr>
      <w:tr w:rsidR="00953BEB" w:rsidRPr="00953BEB" w14:paraId="23163DA9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C6EC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36.978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42CC4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1665E423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49CC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E2F0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41207815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C91C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326F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23</w:t>
            </w:r>
          </w:p>
        </w:tc>
      </w:tr>
      <w:tr w:rsidR="00953BEB" w:rsidRPr="00953BEB" w14:paraId="1DEA9DB9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9A78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A317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2</w:t>
            </w:r>
          </w:p>
        </w:tc>
      </w:tr>
      <w:tr w:rsidR="00953BEB" w:rsidRPr="00953BEB" w14:paraId="1A442D40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7921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0C64C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53BEB" w:rsidRPr="00953BEB" w14:paraId="1E6471B7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A958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7E8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6079BA2E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3D72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E839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66FFFF3C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70FF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AAE5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8</w:t>
            </w:r>
          </w:p>
        </w:tc>
      </w:tr>
      <w:tr w:rsidR="00953BEB" w:rsidRPr="00953BEB" w14:paraId="29633E08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9E28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31396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3</w:t>
            </w:r>
          </w:p>
        </w:tc>
      </w:tr>
      <w:tr w:rsidR="00953BEB" w:rsidRPr="00953BEB" w14:paraId="05421390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78E5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C7AE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53BEB" w:rsidRPr="00953BEB" w14:paraId="34CCE91C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3B60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B754" w14:textId="26ECEF1E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2</w:t>
            </w:r>
            <w:r w:rsidR="005319D8">
              <w:rPr>
                <w:rFonts w:ascii="Arial" w:hAnsi="Arial" w:cs="Arial"/>
                <w:color w:val="000000"/>
              </w:rPr>
              <w:t>+1 RP-direct</w:t>
            </w:r>
          </w:p>
        </w:tc>
      </w:tr>
      <w:tr w:rsidR="00953BEB" w:rsidRPr="00953BEB" w14:paraId="531C864B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979C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1D9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2</w:t>
            </w:r>
          </w:p>
        </w:tc>
      </w:tr>
      <w:tr w:rsidR="00953BEB" w:rsidRPr="00953BEB" w14:paraId="30E86F80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D3ED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D50F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3</w:t>
            </w:r>
          </w:p>
        </w:tc>
      </w:tr>
      <w:tr w:rsidR="00953BEB" w:rsidRPr="00953BEB" w14:paraId="525251D9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4D2D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A2B9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1AA9033C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C5FA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37.901-5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E0FD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5F48F659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C68C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DA14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38</w:t>
            </w:r>
          </w:p>
        </w:tc>
      </w:tr>
      <w:tr w:rsidR="00953BEB" w:rsidRPr="00953BEB" w14:paraId="1CF5C2F7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A04F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A05D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28</w:t>
            </w:r>
          </w:p>
        </w:tc>
      </w:tr>
      <w:tr w:rsidR="00953BEB" w:rsidRPr="00953BEB" w14:paraId="6E8E2318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3388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ABE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17F8690B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4FE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E27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109</w:t>
            </w:r>
          </w:p>
        </w:tc>
      </w:tr>
      <w:tr w:rsidR="00953BEB" w:rsidRPr="00953BEB" w14:paraId="766119DB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951A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38.52</w:t>
            </w: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D293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18</w:t>
            </w:r>
          </w:p>
        </w:tc>
      </w:tr>
      <w:tr w:rsidR="00953BEB" w:rsidRPr="00953BEB" w14:paraId="1ED29483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D934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5013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953BEB" w:rsidRPr="00953BEB" w14:paraId="101C2C35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347E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8383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34</w:t>
            </w:r>
          </w:p>
        </w:tc>
      </w:tr>
      <w:tr w:rsidR="00953BEB" w:rsidRPr="00953BEB" w14:paraId="5C554D80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AB26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85A1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4</w:t>
            </w:r>
          </w:p>
        </w:tc>
      </w:tr>
      <w:tr w:rsidR="00953BEB" w:rsidRPr="00953BEB" w14:paraId="2C926A1F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0370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B4A9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38</w:t>
            </w:r>
          </w:p>
        </w:tc>
      </w:tr>
      <w:tr w:rsidR="00953BEB" w:rsidRPr="00953BEB" w14:paraId="015967EF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FFF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F60F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106</w:t>
            </w:r>
          </w:p>
        </w:tc>
      </w:tr>
      <w:tr w:rsidR="00953BEB" w:rsidRPr="00953BEB" w14:paraId="680031F1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DE11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0C65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953BEB" w:rsidRPr="00953BEB" w14:paraId="58EBDDD5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CDAE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71F7" w14:textId="5CDFE702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3</w:t>
            </w:r>
            <w:r w:rsidR="005319D8">
              <w:rPr>
                <w:rFonts w:ascii="Arial" w:hAnsi="Arial" w:cs="Arial"/>
                <w:color w:val="000000"/>
              </w:rPr>
              <w:t>+1 RP-direct</w:t>
            </w:r>
          </w:p>
        </w:tc>
      </w:tr>
      <w:tr w:rsidR="00953BEB" w:rsidRPr="00953BEB" w14:paraId="5FB39E0E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0AB2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3217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183</w:t>
            </w:r>
          </w:p>
        </w:tc>
      </w:tr>
      <w:tr w:rsidR="00953BEB" w:rsidRPr="00953BEB" w14:paraId="7518B056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691D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31D6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9</w:t>
            </w:r>
          </w:p>
        </w:tc>
      </w:tr>
      <w:tr w:rsidR="00953BEB" w:rsidRPr="00953BEB" w14:paraId="23E1C835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CC07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FAE4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4</w:t>
            </w:r>
          </w:p>
        </w:tc>
      </w:tr>
      <w:tr w:rsidR="00953BEB" w:rsidRPr="00953BEB" w14:paraId="6FB48DCE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68C1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833D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43</w:t>
            </w:r>
          </w:p>
        </w:tc>
      </w:tr>
      <w:tr w:rsidR="00953BEB" w:rsidRPr="00953BEB" w14:paraId="2B83D0F4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FF15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6D486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28</w:t>
            </w:r>
          </w:p>
        </w:tc>
      </w:tr>
      <w:tr w:rsidR="00953BEB" w:rsidRPr="00953BEB" w14:paraId="1F4B8570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E3EC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38.918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D948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3</w:t>
            </w:r>
          </w:p>
        </w:tc>
      </w:tr>
      <w:tr w:rsidR="00953BEB" w:rsidRPr="00953BEB" w14:paraId="291D3C22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CAE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51.010-1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59CF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34D6E5B2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A756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51.010-2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76EB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57E84DE7" w14:textId="77777777" w:rsidTr="004147E0">
        <w:trPr>
          <w:trHeight w:val="29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ACB7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BEB">
              <w:rPr>
                <w:rFonts w:ascii="Calibri" w:hAnsi="Calibri" w:cs="Calibri"/>
                <w:color w:val="000000"/>
                <w:sz w:val="22"/>
                <w:szCs w:val="22"/>
              </w:rPr>
              <w:t>51.010-5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B428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3BEB" w:rsidRPr="00953BEB" w14:paraId="36EEF0E7" w14:textId="77777777" w:rsidTr="004147E0">
        <w:trPr>
          <w:trHeight w:val="250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7BED" w14:textId="77777777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E0E2" w14:textId="11F02D50" w:rsidR="00953BEB" w:rsidRPr="00953BEB" w:rsidRDefault="00953BEB" w:rsidP="00953B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953BEB">
              <w:rPr>
                <w:rFonts w:ascii="Arial" w:hAnsi="Arial" w:cs="Arial"/>
                <w:color w:val="000000"/>
              </w:rPr>
              <w:t>924</w:t>
            </w:r>
            <w:r w:rsidR="005319D8">
              <w:rPr>
                <w:rFonts w:ascii="Arial" w:hAnsi="Arial" w:cs="Arial"/>
                <w:color w:val="000000"/>
              </w:rPr>
              <w:t>+</w:t>
            </w:r>
            <w:r w:rsidR="005319D8">
              <w:rPr>
                <w:rFonts w:ascii="Arial" w:hAnsi="Arial" w:cs="Arial"/>
                <w:color w:val="000000"/>
              </w:rPr>
              <w:t>4</w:t>
            </w:r>
            <w:r w:rsidR="005319D8">
              <w:rPr>
                <w:rFonts w:ascii="Arial" w:hAnsi="Arial" w:cs="Arial"/>
                <w:color w:val="000000"/>
              </w:rPr>
              <w:t xml:space="preserve"> RP-direct</w:t>
            </w:r>
          </w:p>
        </w:tc>
      </w:tr>
    </w:tbl>
    <w:p w14:paraId="3BCC8620" w14:textId="77777777" w:rsidR="00CD1D1A" w:rsidRDefault="00CD1D1A" w:rsidP="004979A0"/>
    <w:p w14:paraId="5711249C" w14:textId="29DDECE7" w:rsidR="005E0AB7" w:rsidRDefault="00C95C03" w:rsidP="00C95C03">
      <w:pPr>
        <w:pStyle w:val="TH"/>
        <w:jc w:val="left"/>
      </w:pPr>
      <w:r>
        <w:t>Table 1.3b: N</w:t>
      </w:r>
      <w:r w:rsidRPr="005E2084">
        <w:t xml:space="preserve">umber of </w:t>
      </w:r>
      <w:r>
        <w:t xml:space="preserve">TTCN </w:t>
      </w:r>
      <w:r w:rsidRPr="005E2084">
        <w:t xml:space="preserve">CRs per </w:t>
      </w:r>
      <w:r>
        <w:t xml:space="preserve">TTCN </w:t>
      </w:r>
      <w:r w:rsidRPr="005E2084">
        <w:t>Spec</w:t>
      </w:r>
    </w:p>
    <w:tbl>
      <w:tblPr>
        <w:tblW w:w="3823" w:type="dxa"/>
        <w:tblLook w:val="04A0" w:firstRow="1" w:lastRow="0" w:firstColumn="1" w:lastColumn="0" w:noHBand="0" w:noVBand="1"/>
      </w:tblPr>
      <w:tblGrid>
        <w:gridCol w:w="2060"/>
        <w:gridCol w:w="1763"/>
      </w:tblGrid>
      <w:tr w:rsidR="00C95C03" w:rsidRPr="0069306C" w14:paraId="7E55FDB3" w14:textId="77777777" w:rsidTr="00C95C03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49D9CF0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</w:tcPr>
          <w:p w14:paraId="0D9A9515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CRs</w:t>
            </w:r>
          </w:p>
        </w:tc>
      </w:tr>
      <w:tr w:rsidR="00C95C03" w:rsidRPr="0069306C" w14:paraId="754C94BA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2129" w14:textId="77777777" w:rsidR="00C95C03" w:rsidRPr="0069306C" w:rsidRDefault="00C95C03" w:rsidP="00FB1CC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09D2" w14:textId="49867605" w:rsidR="00C95C03" w:rsidRPr="00F978C3" w:rsidRDefault="004147E0" w:rsidP="00FB1CC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F978C3" w:rsidRPr="0069306C" w14:paraId="65439DA5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AB6F" w14:textId="41115377" w:rsidR="00F978C3" w:rsidRPr="0069306C" w:rsidRDefault="00F978C3" w:rsidP="00F978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</w:t>
            </w: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090E6" w14:textId="62FEF8C6" w:rsidR="00F978C3" w:rsidRPr="00F978C3" w:rsidRDefault="004147E0" w:rsidP="00F978C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C95C03" w:rsidRPr="0069306C" w14:paraId="0A244133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D178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EEF03" w14:textId="533C593B" w:rsidR="00C95C03" w:rsidRPr="00F978C3" w:rsidRDefault="007A6AE8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978C3">
              <w:rPr>
                <w:rFonts w:ascii="Calibri" w:hAnsi="Calibri" w:cs="Calibri"/>
                <w:sz w:val="22"/>
                <w:szCs w:val="22"/>
              </w:rPr>
              <w:t>1</w:t>
            </w:r>
            <w:r w:rsidR="0075399F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C95C03" w:rsidRPr="0069306C" w14:paraId="3A259EB5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55BF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799F" w14:textId="1C05C7BE" w:rsidR="00C95C03" w:rsidRPr="00F978C3" w:rsidRDefault="0075399F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C95C03" w:rsidRPr="0069306C" w14:paraId="55EC773D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7546" w14:textId="635A7175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CB3C" w14:textId="6DC1CEAE" w:rsidR="00C95C03" w:rsidRPr="00F978C3" w:rsidRDefault="004147E0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4147E0" w:rsidRPr="0069306C" w14:paraId="4A59B11F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DE3A8" w14:textId="13AA1FAE" w:rsidR="004147E0" w:rsidRDefault="004147E0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389C9" w14:textId="07167EFA" w:rsidR="004147E0" w:rsidRDefault="0075399F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C95C03" w:rsidRPr="0069306C" w14:paraId="666110E0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BDF7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7D34" w14:textId="0DC7A0A2" w:rsidR="00C95C03" w:rsidRPr="00F978C3" w:rsidRDefault="004147E0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75399F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C95C03" w:rsidRPr="0069306C" w14:paraId="57C228ED" w14:textId="77777777" w:rsidTr="00C95C03">
        <w:trPr>
          <w:trHeight w:val="300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801B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66233" w14:textId="4E9776B9" w:rsidR="00C95C03" w:rsidRPr="00F978C3" w:rsidRDefault="0075399F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</w:tr>
    </w:tbl>
    <w:p w14:paraId="41BB8817" w14:textId="77777777" w:rsidR="00C95C03" w:rsidRDefault="00C95C03" w:rsidP="004979A0"/>
    <w:bookmarkEnd w:id="1"/>
    <w:bookmarkEnd w:id="2"/>
    <w:p w14:paraId="524EA392" w14:textId="77777777" w:rsidR="00BD1DF2" w:rsidRDefault="00BD1DF2" w:rsidP="00BD1DF2">
      <w:pPr>
        <w:sectPr w:rsidR="00BD1DF2" w:rsidSect="00D24DB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64BFE822" w14:textId="77777777" w:rsidR="0014272E" w:rsidRDefault="0014272E" w:rsidP="00BD1DF2"/>
    <w:p w14:paraId="27376925" w14:textId="185BE464" w:rsidR="0014272E" w:rsidRDefault="0014272E" w:rsidP="004551A8">
      <w:pPr>
        <w:pStyle w:val="Heading1"/>
      </w:pPr>
      <w:proofErr w:type="spellStart"/>
      <w:r>
        <w:t>Tdoc</w:t>
      </w:r>
      <w:proofErr w:type="spellEnd"/>
      <w:r>
        <w:t xml:space="preserve"> list of agreed CRs</w:t>
      </w:r>
      <w:r w:rsidR="004551A8">
        <w:t xml:space="preserve"> and plenary packages</w:t>
      </w:r>
    </w:p>
    <w:p w14:paraId="708954D2" w14:textId="59E966F7" w:rsidR="00344E55" w:rsidRDefault="000879B3" w:rsidP="0014272E">
      <w:r>
        <w:t>924</w:t>
      </w:r>
      <w:r w:rsidR="0069306C">
        <w:t xml:space="preserve"> CRs were agreed at RAN5#10</w:t>
      </w:r>
      <w:r w:rsidR="000A55C7">
        <w:t>6</w:t>
      </w:r>
    </w:p>
    <w:tbl>
      <w:tblPr>
        <w:tblW w:w="18848" w:type="dxa"/>
        <w:tblLook w:val="04A0" w:firstRow="1" w:lastRow="0" w:firstColumn="1" w:lastColumn="0" w:noHBand="0" w:noVBand="1"/>
      </w:tblPr>
      <w:tblGrid>
        <w:gridCol w:w="1271"/>
        <w:gridCol w:w="3317"/>
        <w:gridCol w:w="2675"/>
        <w:gridCol w:w="989"/>
        <w:gridCol w:w="1121"/>
        <w:gridCol w:w="877"/>
        <w:gridCol w:w="4850"/>
        <w:gridCol w:w="1737"/>
        <w:gridCol w:w="907"/>
        <w:gridCol w:w="967"/>
        <w:gridCol w:w="1208"/>
      </w:tblGrid>
      <w:tr w:rsidR="000879B3" w:rsidRPr="000879B3" w14:paraId="5D747726" w14:textId="77777777" w:rsidTr="00A51BFA">
        <w:trPr>
          <w:trHeight w:val="9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27BE0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0879B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5604B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879B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A3A15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879B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14C0A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879B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D374F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879B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DDFC2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879B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C2D8F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879B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AED2D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879B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7E8D9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879B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revision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AE24D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879B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category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6B79F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879B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TSG</w:t>
            </w:r>
            <w:r w:rsidRPr="000879B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lastRenderedPageBreak/>
              <w:t xml:space="preserve"> CR Pack</w:t>
            </w:r>
          </w:p>
        </w:tc>
      </w:tr>
      <w:tr w:rsidR="000879B3" w:rsidRPr="000879B3" w14:paraId="7D0ED131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D0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R5-250027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08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NB-IoT NTN intra Reselection TCs under NGSO condition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85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0F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C13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44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D2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E0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0463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81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04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67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75EF331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38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R5-250028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5E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NB-IoT NTN inter Reselection TCs under NGSO condition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B55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205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11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D13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3F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78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0464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A43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51E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04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4143548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5C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R5-250029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29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TT grouping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informationfor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NB-IoT NTN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B5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44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02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D2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01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E7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0465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A7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7A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41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3C08CB1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5F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R5-250031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8B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TT ANA for test case 13.3.1.1_1 &amp; 13.3.1.2_1 for NB IoT NTN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CF0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8B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23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82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39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E8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0466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D4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16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F7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0CDCB44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82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R5-250034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60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Annex E and Annex F for NB-IoT NTN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2C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96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D2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79F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45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FB8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3072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6FA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192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77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461AD81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35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R5-250035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64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q-QualMin-r13 to NB-IoT NTN RRM enhanced coverage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2A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CC6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17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44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9D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8A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D3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58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114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2CEB935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D7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R5-250036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FC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test configuration to NB-IoT NTN RRM enhanced coverage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D5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C70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2FA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B1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A9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DB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AC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9F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E6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1682043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C6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R5-250037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00C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Core spec alignments on the expression of CSI-RS configurations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enhancement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3C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EB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7F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EB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9E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FE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67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77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45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6E8DD11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E5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R5-250041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ED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IE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AdditionalPCIIndex</w:t>
            </w:r>
            <w:proofErr w:type="spellEnd"/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8F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A9A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2C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C4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69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AA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3408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96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85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FD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58C19563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6D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R5-250044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71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13.1.1.4 for NB IoT NTN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75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7D4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2E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EF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9B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9B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3075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A9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089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A1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256404A1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CDF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R5-250046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B27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13.1.1.6 for NB IoT NTN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FF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66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2F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B9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F7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BA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3077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87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EF9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57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29A92ED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4F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R5-250047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73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minimum requirements for FR2 LTM intra L1-RSRP measurement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88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FF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0B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52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8E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D3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81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9A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FD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3934D03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35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R5-250048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BD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7.6.20.1 for FR2 LTM intra L1-RSRP measurement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8B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B6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32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3D5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C0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B1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CC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20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4C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2A2CD92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C1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R5-250049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69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minimum requirements for FR2 LTM inter L1-RSRP measurement with gap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93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C7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01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23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80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BC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CC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BB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53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6665D9E1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8D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R5-250051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D8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minimum requirements for FR2 LTM inter L1-RSRP measurement accuracy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24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94A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CE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89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D4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77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3657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EAF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28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6E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0C1BC64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468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R5-250052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09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7.7.15.1 for FR1 LTM inter L1-RSRP measurement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97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A2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59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99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00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66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661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F3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99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3A944A9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61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R5-250053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C2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cell mapping for FR2 LTM L1-RSRP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6D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15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1D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03E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06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B0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B3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FA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C20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7EB1FB7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52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R5-250054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D2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Deletion of 6.7.17.1.2 from cell mapping table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C9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1C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0C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BE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5D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A1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56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D3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E4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3D48FA5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40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R5-250055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9A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of FR1 LTM test cases title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AB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86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E42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17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D2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B5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45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85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E6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330C131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A7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R5-250057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7F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of FR1 LTM test cases title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E5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ED1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831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16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C4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4D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0537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B1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3E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A5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0F62D5E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FD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R5-250058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73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minimum requirements for E-UTRAN event-triggered without measurement gaps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53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9A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6B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3C0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53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14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A5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93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31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60AF2DD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A3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R5-250059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5D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6.6.25.1 for E-UTRAN event-triggered without gap without interruption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81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BC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5D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1A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35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B4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80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1F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36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39E3DB5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90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R5-250060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7C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of 7.6.4.1 and 7.6.4.2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0C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CD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AA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73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37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30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E3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10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1F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74AE935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51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R5-250061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AE9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of 7.7.1.2 and 7.7.4.1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6A4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1F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10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040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29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2C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34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20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19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006395C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49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R5-250062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30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of NB-IoT NTN RLM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2B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CF6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D6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B5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C1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54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69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71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2E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0221F87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A1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R5-250070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0E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PICS of Further NR mobility enhancements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F7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E71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29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A0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E3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F2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0760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21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16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50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5F6DCF2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5A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R5-250071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10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Further enhancements on measurement gaps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70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75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70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C9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E6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8D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1C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93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20B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6511BA9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F8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R5-250077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9E7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NB-IoT NTN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. TC 22.3.1.14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0E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C5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58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A6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1E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76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5399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17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BC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3B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4DA9934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0D1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R5-250078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07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PICS of NB-IoT NTN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FA8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1E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48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CD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29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6E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46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3F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2D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41DE2D7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A8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R5-250079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A14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EarlyUL-SyncConfig-r18 for Further NR mobility enhancements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46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BF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11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F0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DF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E6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4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B0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DB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5FBF268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278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R5-250091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A4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MDT TC 8.6.2.3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2B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MediaTek Inc.,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4E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30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53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E0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96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BC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D9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02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RP-250723</w:t>
            </w:r>
          </w:p>
        </w:tc>
      </w:tr>
      <w:tr w:rsidR="000879B3" w:rsidRPr="000879B3" w14:paraId="35DD63B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1C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R5-250092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F07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NB-IoT NTN TC 22.2.13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24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44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5D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61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86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CC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76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0B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FE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180D9790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23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R5-250095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76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NB-IoT NTN TC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C0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A8D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378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58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00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F0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1483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E3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43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0C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73AAF83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31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R5-250097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F6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applicability of NB-IoT TC 22.3.1.11 and 22.3.1.12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F7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52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C3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6F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57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CD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1485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05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12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F2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6A59B95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249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R5-250098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D6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Wideband CQI reporting with inter-cell interference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79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D1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13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BA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48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CE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A9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6F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9B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042578F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E2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R5-250099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E3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EIRP density requirements for NTN band 254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500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D7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07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7B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54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65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9D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1E4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7D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6296C21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1D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B1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TC 6.5A.3.3 A-SEM for category M1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6F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4E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09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3C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BD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FA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51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FB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F2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44B75C5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098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R5-250101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AC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TC 6.5B.3.3 A-SEM for NB1 and NB2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2C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5F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E3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FF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E5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7F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EE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5D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4E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2440FA03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1D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R5-250103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D6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TP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analyzes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NB-IoT NTN TCs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59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75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10B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29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52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4B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0279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2B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3D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801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0CF1709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1A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R5-250104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2A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IoT NTN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E6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A59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28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2B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FA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BF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5D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47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06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661059C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7F7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R5-250105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92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R18 IoT NTN test cases applicability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C1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CMCC, MediaTek Beijing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F01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D4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21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B9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733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1056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F7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A4E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D7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140E4A3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C0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R5-250113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7C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ATG Tx TCs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CB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97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3C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FE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4F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4A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3150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8E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A1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B3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1AEBA30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82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R5-250115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98C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TP analysis for ATG TCs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D3A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680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BB7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6D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4D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E5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FC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1C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3E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4658285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62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R5-250118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332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band n104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C1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89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3B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5B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55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4C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0762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76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18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46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3A8FCD8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F1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R5-250119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FF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n104 PC3 Tx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96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8FE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2E7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23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A79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8D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08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9F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7C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531C81C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25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R5-250120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3C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n104 PC3 Rx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43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67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86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42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EC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50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DA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72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8D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7E2EF26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F7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R5-250121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E9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CBW for band n104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B2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50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88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60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61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8D6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0E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88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01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61BF7AB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0E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R5-250122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3B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REFSENSE TP analysis for CA_n41C-n79C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5E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F3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28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B3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21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37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1C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42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CA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RP-250683</w:t>
            </w:r>
          </w:p>
        </w:tc>
      </w:tr>
      <w:tr w:rsidR="000879B3" w:rsidRPr="000879B3" w14:paraId="661A5D8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328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R5-250123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B4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CA_n41C-n79C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20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86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9D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FD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A1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4F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EF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65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AA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RP-250683</w:t>
            </w:r>
          </w:p>
        </w:tc>
      </w:tr>
      <w:tr w:rsidR="000879B3" w:rsidRPr="000879B3" w14:paraId="1F57B43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51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R5-250124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CA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Ref Sense power level for CA_n41C-n79C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B3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F5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56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59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FD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D7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7C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67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06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RP-250683</w:t>
            </w:r>
          </w:p>
        </w:tc>
      </w:tr>
      <w:tr w:rsidR="000879B3" w:rsidRPr="000879B3" w14:paraId="0E42FF3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A0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R5-250125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5A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PICS of CA_n41C-n79C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897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1F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B2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06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58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15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F0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6A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64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RP-250683</w:t>
            </w:r>
          </w:p>
        </w:tc>
      </w:tr>
      <w:tr w:rsidR="000879B3" w:rsidRPr="000879B3" w14:paraId="0DAB8B7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71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R5-250132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1F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NR band and CADC configs status in ICS Annex B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32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A1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6B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E0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60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62E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0764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2C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C1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4C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6736262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B0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R5-250143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7D9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FR1 MPR TC 6.2.2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BC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52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CFF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94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14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42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3154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26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26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7F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RP-250696</w:t>
            </w:r>
          </w:p>
        </w:tc>
      </w:tr>
      <w:tr w:rsidR="000879B3" w:rsidRPr="000879B3" w14:paraId="56A2E93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8C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R5-250146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E8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A.3.3.2 in TR 38.918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17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7E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29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38.918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25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03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27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40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13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541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70E8124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5F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R5-250147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DC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A.3.3.1  in TR 38.918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AC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C4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10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E7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28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4A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4B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DC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95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533EF74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FD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R5-250148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35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TC A.3.3.1A in TR 38.918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1C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7F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40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3E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94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DA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AC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A2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29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12BD367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8C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R5-250155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9A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UE capability for R18 IDC TDM solution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E99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13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46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9C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1C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39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90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F4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C1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RP-250703</w:t>
            </w:r>
          </w:p>
        </w:tc>
      </w:tr>
      <w:tr w:rsidR="000879B3" w:rsidRPr="000879B3" w14:paraId="7AB554B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FC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R5-250160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0E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Reference sensitivity for DC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6E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47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65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91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18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54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1878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20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15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4DD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0546915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34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R5-250161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05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RRC IEs of Further NR mobility enhancements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01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29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818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F7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08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5C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53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80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D4F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03F3921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7D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R5-250166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BD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LTM RRM Clause 6.3.2.4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1C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2F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DD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6B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C3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B7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D66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CE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BF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015C224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67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R5-250175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EF0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General updates of clause 5 for R17 new CBW configurations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73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China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Unicom,CMCC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68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9B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0F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36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B0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3156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B3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A1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B0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57289ED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1E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R5-250176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F8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General updates of TS 38.521-1 clause 5 for R17 CA configurations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E74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Unicom, Towe Wireless, WE Certification Oy, AT&amp;T, FirstNet, 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6E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09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C6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81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6D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16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43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FC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20D245B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79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R5-250177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87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General updates of TS 38.521-1 clause 5 for R18 CA configurations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AF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Unicom, CMCC, KDDI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B2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98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29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A52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5C3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DA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81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D8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RP-250683</w:t>
            </w:r>
          </w:p>
        </w:tc>
      </w:tr>
      <w:tr w:rsidR="000879B3" w:rsidRPr="000879B3" w14:paraId="7A70BD1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5E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R5-250180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4A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test procedure 4.9.24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4A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82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25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AAC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E7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6D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3416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65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99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55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7ED94BA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42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R5-250183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E4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test procedure 4.9.26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F1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C3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2F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E9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EA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C0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3417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A7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8F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30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1D95319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AA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R5-250189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60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Introduce new TC 6.5J.2.2 test case for ATG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5D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4A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70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40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73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87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3163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58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121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84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3FD0B5C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6F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R5-250192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3F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RF baseline implementation capabilities for new HPUE 2CC NRCA combo within FR1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105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67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49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D7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798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05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8C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71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0D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RP-250685</w:t>
            </w:r>
          </w:p>
        </w:tc>
      </w:tr>
      <w:tr w:rsidR="000879B3" w:rsidRPr="000879B3" w14:paraId="33F2660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B7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R5-250197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63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CR 38.521-1 Clause 5 Definition of many PC2 NR CA combos with 2 bands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6C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AT&amp;T, WE Certification Oy, FirstNet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C5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1D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6F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A9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7AC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DC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C0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2E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6B5CE9F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8F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R5-250198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5D9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CR 38.521-1 Clause 5 Definition of many PC2 NR CA combos with 3 bands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4A9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AT&amp;T, WE Certification Oy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56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F3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81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00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91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F9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6D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11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RP-250673</w:t>
            </w:r>
          </w:p>
        </w:tc>
      </w:tr>
      <w:tr w:rsidR="000879B3" w:rsidRPr="000879B3" w14:paraId="15C733B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89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R5-250203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66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FR2 MU - Tx test cases update for PC6 in 38.521-2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97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EA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DF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3F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149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81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1126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E7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88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6E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RP-250677</w:t>
            </w:r>
          </w:p>
        </w:tc>
      </w:tr>
      <w:tr w:rsidR="000879B3" w:rsidRPr="000879B3" w14:paraId="7DE3B18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ED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R5-250204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1C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FR2 MU - Rx test cases update for PC6 in 38.521-2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D0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46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C0A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6F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4C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DB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2B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12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36B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RP-250677</w:t>
            </w:r>
          </w:p>
        </w:tc>
      </w:tr>
      <w:tr w:rsidR="000879B3" w:rsidRPr="000879B3" w14:paraId="0195BA9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79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R5-250205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CA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FR2 MU - Annex updates for PC6 in 38.521-2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FD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B3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74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63B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3A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1E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6B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43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76F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RP-250677</w:t>
            </w:r>
          </w:p>
        </w:tc>
      </w:tr>
      <w:tr w:rsidR="000879B3" w:rsidRPr="000879B3" w14:paraId="50D6E72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F7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R5-250206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1F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FR2 MU - MU definition for PC6 in 38.903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6F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CC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71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D4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B0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EB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5C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BB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52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RP-250677</w:t>
            </w:r>
          </w:p>
        </w:tc>
      </w:tr>
      <w:tr w:rsidR="000879B3" w:rsidRPr="000879B3" w14:paraId="44E57FF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8B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R5-250207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7F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FR2 MU -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 test cases definition update for PC1 and PC5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B4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B8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EB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51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C9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D1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8FD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36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DC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7259D69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6A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R5-250209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FB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FR2 MU - MPR CA test cases definition update for PC1 and PC5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7E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ED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1C6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C7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71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2C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1131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71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AF8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50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17BCD543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93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R5-250211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7A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FR2 MU - General Updates in 38.521-3 Tx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32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85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87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82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86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66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1880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799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8B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81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27A2F38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2E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4F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FR2 MU - General Updates in 38.521-3 Rx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D7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657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05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46C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32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E4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C4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A0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DE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319AAEF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683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R5-250218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180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Remove PS data off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9BF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D7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F6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B4A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82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E7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0768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5B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2D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772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00C798A4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BA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R5-250220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74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applicability for Steering of Roaming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D3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9B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88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03C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59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50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78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E3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C6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567D0D7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79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R5-250225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77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new 4CC NRCA combo within FR1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AA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35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90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96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73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3F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3418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09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77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7F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RP-250683</w:t>
            </w:r>
          </w:p>
        </w:tc>
      </w:tr>
      <w:tr w:rsidR="000879B3" w:rsidRPr="000879B3" w14:paraId="5C54F93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1D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R5-250226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CC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UE capability for new 4CC NRCA combo within FR1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39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E8A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F5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42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38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31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F0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7D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2A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RP-250683</w:t>
            </w:r>
          </w:p>
        </w:tc>
      </w:tr>
      <w:tr w:rsidR="000879B3" w:rsidRPr="000879B3" w14:paraId="7B7839E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D3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R5-250227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A2C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TP analysis for new 4CC NRCA combo within FR1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5F8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8A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93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37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F9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7C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4E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96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34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RP-250683</w:t>
            </w:r>
          </w:p>
        </w:tc>
      </w:tr>
      <w:tr w:rsidR="000879B3" w:rsidRPr="000879B3" w14:paraId="340A2A8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68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R5-250228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BE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delta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TIBc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new 4CC NRCA combo within FR1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AE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EC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9D2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565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75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D9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B2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8A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9B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RP-250683</w:t>
            </w:r>
          </w:p>
        </w:tc>
      </w:tr>
      <w:tr w:rsidR="000879B3" w:rsidRPr="000879B3" w14:paraId="07D7345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58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R5-250232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24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A-MPR test point analysis for NS_17/NS_01 PC2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E9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8D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09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37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67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F4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0980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F2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32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67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0FF6410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0E7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R5-250233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80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test point analysis for CA_n28A-n78A PC2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26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01C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96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3B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A8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6A8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3BC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B0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3F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3690C00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13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R5-250234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FE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exceptions for CA_n28A-n78A PC2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F5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93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40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05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3E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76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65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19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C6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46FB055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A2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R5-250235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D0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transmitter requirements for CA_n28A-n78A PC2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91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AB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F2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04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4F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72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AA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F6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3B7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700BD8D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1C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R5-250236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10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Baseline Implementation Capabilities for CA_n28A-n78A PC2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05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57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49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AF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9F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01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48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9C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2C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612EA95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AF6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R5-250239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9E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UL-MIMO test point analysis for band n13: AMPR NS_06, NS_07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FF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4D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27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C3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73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NR_bands_UL_MIMO_R18-UEConTest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41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0982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72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6C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09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RP-250682</w:t>
            </w:r>
          </w:p>
        </w:tc>
      </w:tr>
      <w:tr w:rsidR="000879B3" w:rsidRPr="000879B3" w14:paraId="3A8E51F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B4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R5-250240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95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UL-MIMO test point analysis for band n26: AMPR_NS_12_13_14_15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67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39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16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92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19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NR_bands_UL_MIMO_R18-UEConTest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A4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055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F8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0E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RP-250682</w:t>
            </w:r>
          </w:p>
        </w:tc>
      </w:tr>
      <w:tr w:rsidR="000879B3" w:rsidRPr="000879B3" w14:paraId="343AF5D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B7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R5-250241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B3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Adding demodulation test frequencies for bands n13 and n85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970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8EC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3C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E4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EF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0B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5F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91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3A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68C898D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542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R5-250243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07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Adding band n13 into NS_06 A-MPR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87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75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00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9B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D4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9F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3175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A5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39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83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26272C6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40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R5-250248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30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CR 38.508-2 Definition of many PC2 NR CA combos with 2 bands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C9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AT&amp;T, WE Certification Oy, FirstNet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B9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3C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07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55D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F4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0771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4F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25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97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7FC5907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F89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R5-250249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11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CR 38.508-2 Definition of many PC2 NR CA combos with 3 bands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68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AT&amp;T, WE Certification Oy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FD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9B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54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77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36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27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066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68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RP-250673</w:t>
            </w:r>
          </w:p>
        </w:tc>
      </w:tr>
      <w:tr w:rsidR="000879B3" w:rsidRPr="000879B3" w14:paraId="35E39FA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4C7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R5-250250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52E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to new LTM test case 7.1.1.1.29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1A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74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2E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BD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57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D3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08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A4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B4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65F46D60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1C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R5-250260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8A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A-MPR for NS_06 PC1 in band 12 for 64QAM and 256QAM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54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3F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2A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22A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2C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ED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5531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79F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91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A0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07CDB1C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EF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R5-250261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12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testcase 6.3.2.2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FC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F6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C1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34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C3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3F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20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DE4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DF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71447D5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D3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R5-250262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86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testcase 11.3.7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01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C8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03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23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26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3C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CA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E5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CF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1C67ADA0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92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R5-250264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64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minimum requirements for FR1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needforgap</w:t>
            </w:r>
            <w:proofErr w:type="spellEnd"/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99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F5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E8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44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F6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F9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3670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94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FA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CB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6F8F84E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A2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R5-250265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62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6.6.24.1 for FR1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needforgap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74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F8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7B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EE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87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B9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DF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D0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68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74406E8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62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R5-250266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53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6.6.24.2 for FR1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needforgap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F7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57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BE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EE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35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22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57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AA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38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2FD2121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25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R5-250267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64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6.6.24.3 for FR1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needforgap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97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112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DE2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50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B1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FB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26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49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C4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06F8998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BE0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R5-250269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D6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6.6.24.5 for FR1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needforgap</w:t>
            </w:r>
            <w:proofErr w:type="spellEnd"/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80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91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09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A59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42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3D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3675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52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3A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9E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3FCF46C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741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R5-250271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8E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cell mapping for measurement gap enhancements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A3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78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0E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39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058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24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3676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09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03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43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2F71C04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AC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R5-250272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9F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Rx requirements for many NR 3CA and 4CA combos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FC2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39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D4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C2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E2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00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2D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38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B92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3DF497B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61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R5-250273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49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several NR CA combination to inter-band configurations table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11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95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73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37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06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E6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73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79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C8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5F2D5C7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D3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R5-250274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A4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statement for several NR CA combinations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E0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F4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F3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EF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28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59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C7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6C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40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24409DC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15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R5-250275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FD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measurement gap enhancements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3E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B3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EDE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1D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F40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C4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7C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6A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3B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4590144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B2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R5-250276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AF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DC_14A-66A_n77A PC3 reference sensitivity test requirement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A2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4E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F1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40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33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53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F5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3E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FE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7F2B654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75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R5-250277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B8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testcase 9.1.10.3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EE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45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D3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A7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F4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C3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38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8D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1D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330059C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A76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R5-250278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78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DC_14A-66A_n77A PC2 reference sensitivity test requirement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3F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FC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DD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7EA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04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E3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A0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59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91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36F50DF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FE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R5-250289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4C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Missing test requirements for DC_1A_n8A in NSA test 6.2B.1.3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FE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49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59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FD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BA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EC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1884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189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5B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8E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RP-250666</w:t>
            </w:r>
          </w:p>
        </w:tc>
      </w:tr>
      <w:tr w:rsidR="000879B3" w:rsidRPr="000879B3" w14:paraId="1178059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5A9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R5-250291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30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 NTN - Core specs alignment in common clauses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BA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57E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2F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70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9A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B0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0087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FE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EA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B9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200B38D3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BF9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R5-250296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B1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SUL test cases - MU definition in annex F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9E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4C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A9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D4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B2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C1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3182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34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3D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92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57F786F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C0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R5-250298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9FE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for CA_n48A-n66A combo in test case 7.3A.1_1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2B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A02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05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D6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E3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49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3184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00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D0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5A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RP-250666</w:t>
            </w:r>
          </w:p>
        </w:tc>
      </w:tr>
      <w:tr w:rsidR="000879B3" w:rsidRPr="000879B3" w14:paraId="3D6FB91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42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R5-250302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16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in test configuration table in FR2 phase continuity test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C7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23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E3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CD3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02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3C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1134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FF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CB1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44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RP-250738</w:t>
            </w:r>
          </w:p>
        </w:tc>
      </w:tr>
      <w:tr w:rsidR="000879B3" w:rsidRPr="000879B3" w14:paraId="3A01B190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8B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R5-250309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018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 FR1 less than 5MHz BW: Initial Test Model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D8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A5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51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A7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15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3F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3619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F3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A7B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BE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62474AA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5BE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R5-250310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C32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NR5GC extension of clause 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61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TF160, FirstNet, Samsung R&amp;D Institute UK, Ericsson, Element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35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FC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EA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6E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1D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2A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E7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CA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15CD44D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71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R5-250311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92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NR5GC extension of clause 5.4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B1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TF160, FirstNet, Samsung R&amp;D Institute UK, Ericsson, Element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49C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23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B6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7F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61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86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D43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47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5719F21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5E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R5-250313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1F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clause 4.9.12B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CB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C5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F6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6B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1B9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85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3424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3D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C3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25D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47FFAB6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EF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R5-250314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E7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of clauses 4.9.11 and 4.9.12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32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DB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DC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2D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41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63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FA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D3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43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100DCE4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8B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R5-250315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41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clause 4.5.1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0F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32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55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36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FE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EF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D8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E0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49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5CF003D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89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R5-250316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7D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Interpretation of UL RRC IE presence and values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1C2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79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2F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3A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A8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E1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C6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E6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BF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411CDDA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54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R5-250318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AC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RRCReconfiguration-SRB2-SRB4-DRB(n, m)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9E1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29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AA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D9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59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FA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3429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17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6F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00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4F431A1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74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R5-250319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CD0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11.4.13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56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95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F1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D1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FA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D1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26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EFA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CC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55A5CF6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B4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R5-250320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46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11.4.14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44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38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DB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90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E7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6C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91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72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9B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77585B2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B3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R5-250321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C8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of emergency call test cases for limited service 11.4.x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D6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B2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7B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56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4B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7C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5D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69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A6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RP-250728</w:t>
            </w:r>
          </w:p>
        </w:tc>
      </w:tr>
      <w:tr w:rsidR="000879B3" w:rsidRPr="000879B3" w14:paraId="6BAC45F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CD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R5-250323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AC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of PS Data Off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15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30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7B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1E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6D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F3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4821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E3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B7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8B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0DA3462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533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R5-250324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B1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of emergency call test cases for limited service in Idle Mode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12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98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1D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53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C5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DE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EB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8D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1C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6A0FD04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6BE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R5-250325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87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to SNPN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IdleMode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A5D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93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5D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FD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3E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02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7F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233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17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778D4151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33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R5-250329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69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NR RRC test case 8.1.5.1.1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3E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D2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EF8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B0A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A3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1E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4827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5F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48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F38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1915E14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B3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R5-250330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E9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EN-DC RRC test case 8.2.1.1.1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F31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32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DD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FB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15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F2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E4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C4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BE8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1AA5C99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5B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R5-250331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D2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NE-DC RRC test case 8.2.1.1.2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4A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978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0B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AF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3C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B9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C2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AC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8E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092C4C2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8D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R5-250332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0E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Routine maintenance for TS 38.523-3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CB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85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D9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55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CD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F5D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2E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98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5C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5FBB2F9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219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R5-250333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4E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of clause 4.5A.5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BA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503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E6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4B2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DA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5B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29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7E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AF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RP-250722</w:t>
            </w:r>
          </w:p>
        </w:tc>
      </w:tr>
      <w:tr w:rsidR="000879B3" w:rsidRPr="000879B3" w14:paraId="08CBCEE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A6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R5-250334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AC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8.2.4.28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7C9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04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16F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73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BE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4D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B6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7F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4B4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1664C21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A0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R5-250335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67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 11.3.x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92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8C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BF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4C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FC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99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61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D2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BC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7505BD3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F0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R5-250336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14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of emergency call test cases for limited service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B9C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CD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3D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59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9A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DC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91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AC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ED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RP-250722</w:t>
            </w:r>
          </w:p>
        </w:tc>
      </w:tr>
      <w:tr w:rsidR="000879B3" w:rsidRPr="000879B3" w14:paraId="52238FC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17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R5-250338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1A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A.1.1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E89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A9E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D4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EA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AA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A9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1561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98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F8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7EE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RP-250722</w:t>
            </w:r>
          </w:p>
        </w:tc>
      </w:tr>
      <w:tr w:rsidR="000879B3" w:rsidRPr="000879B3" w14:paraId="28E6823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D4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R5-250339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10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A.2.1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EE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98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94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DA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20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C04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74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9A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8C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RP-250722</w:t>
            </w:r>
          </w:p>
        </w:tc>
      </w:tr>
      <w:tr w:rsidR="000879B3" w:rsidRPr="000879B3" w14:paraId="1F9F8E0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D2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R5-250341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38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A.2.3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0B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CD1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D5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7E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30F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2D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1564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32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E4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81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RP-250722</w:t>
            </w:r>
          </w:p>
        </w:tc>
      </w:tr>
      <w:tr w:rsidR="000879B3" w:rsidRPr="000879B3" w14:paraId="0BD4B3B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44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R5-250342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D4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A.2.6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1BA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1C6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0FD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1B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A9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2F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B9C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C3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29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RP-250722</w:t>
            </w:r>
          </w:p>
        </w:tc>
      </w:tr>
      <w:tr w:rsidR="000879B3" w:rsidRPr="000879B3" w14:paraId="7868C58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7A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R5-250344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C6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A.3.1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FA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87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05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32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520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0C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FC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34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781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RP-250722</w:t>
            </w:r>
          </w:p>
        </w:tc>
      </w:tr>
      <w:tr w:rsidR="000879B3" w:rsidRPr="000879B3" w14:paraId="5EDF509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1A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R5-250345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57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C.22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23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2EE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04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01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90E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33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9B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8D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07B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RP-250722</w:t>
            </w:r>
          </w:p>
        </w:tc>
      </w:tr>
      <w:tr w:rsidR="000879B3" w:rsidRPr="000879B3" w14:paraId="48A43AD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D0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R5-250346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68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C.47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E3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1C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2F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D6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16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9B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15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F1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C0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7384B75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12C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R5-250348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F7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emergency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70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922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C7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7C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2D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B8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1571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52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C0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B66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RP-250722</w:t>
            </w:r>
          </w:p>
        </w:tc>
      </w:tr>
      <w:tr w:rsidR="000879B3" w:rsidRPr="000879B3" w14:paraId="09B914B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8D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R5-250349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DC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G.17.1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50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425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007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9D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07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TEI11_Test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4E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E39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44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58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RP-250724</w:t>
            </w:r>
          </w:p>
        </w:tc>
      </w:tr>
      <w:tr w:rsidR="000879B3" w:rsidRPr="000879B3" w14:paraId="52BA3BC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23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R5-250350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0F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in 17.1, C.10 and C.38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A1D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97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C6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58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95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90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2C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6E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42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RP-250721</w:t>
            </w:r>
          </w:p>
        </w:tc>
      </w:tr>
      <w:tr w:rsidR="000879B3" w:rsidRPr="000879B3" w14:paraId="473537B3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04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R5-250353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39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of annex A.23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78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D1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14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98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50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01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0632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60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31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935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59F16EA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B8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R5-250354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C4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of annex A.6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7D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D0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48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AD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2F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16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D3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B3A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74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59F2F5C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C1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R5-250356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10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Host header field to HTTP requests in clause 5.5.4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3C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11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60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979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2B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F5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D6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6A2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D5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27E0B5D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62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R5-250357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23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references to Table 5.5.12.1.1-1 in clauses 5.3C.2, 5.3C.3 and 5.3C.12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AC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B4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9E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35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B7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78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BC5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83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06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53177B4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48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R5-250358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D5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of clause 5.5.2.5.1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97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307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437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A8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C3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A1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39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44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30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4D1B8D2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121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R5-250359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07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in 5.5.11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0B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DD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9F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DF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AE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1C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93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68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15E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2DB2C00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25E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R5-250360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4F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Routine maintenance for TS 37.579-5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DA2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37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ED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FF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3A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3F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8C0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D7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112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37078AA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C6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R5-250361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F7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6.7.1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FC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72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7C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14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EA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BD9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2F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6A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B6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5435E5A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DE1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R5-250362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DA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Modify transmit power related test cases test frequency rang requirements to be aligned with regular LTE UE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9F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598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C6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23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52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1E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6B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3D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8A1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776C7F3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33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R5-250363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A5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Modify output power dynamics related test cases test frequency rang requirements to be aligned with regular LTE UE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74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E4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E85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55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F3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64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2AC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45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95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RP-250744</w:t>
            </w:r>
          </w:p>
        </w:tc>
      </w:tr>
      <w:tr w:rsidR="000879B3" w:rsidRPr="000879B3" w14:paraId="554CBA2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5A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R5-250365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55E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Modify transmit signal quality related test cases test frequency rang requirements to be aligned with regular LTE UE requirements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B4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BD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5F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8C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DC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44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0076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3F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4F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9E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1906D1F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D2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R5-250366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9C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Modify reference sensitivity power level related test case test frequency rang requirements to be aligned with regular LTE UE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80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C0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64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6F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D1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D9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346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8F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3E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68CF2FD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1F8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R5-250367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864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Modify out of band blocking test case test frequency rang requirements to be aligned with regular LTE UE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6D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2D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2F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7D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10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F8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FF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58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2D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125C00D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33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R5-250368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2F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Modify receiver characteristics related test case test frequency rang requirements to be aligned with regular LTE UE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89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3C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8A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7D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34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B9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8C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1B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BB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1697B2A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EF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R5-250373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17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Cell reselection / inter-frequency /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1F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7C4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1F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9E7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AA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CD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4830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32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90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64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01DF79A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B6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R5-250374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7A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for new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Cell reselection / inter-frequency /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7B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D2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7F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09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45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38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5D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96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0F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6D13F424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BB8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R5-250376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06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Applicability for new Correct handling of MAC control information / LTM Cell Switch Command / UL transmission without random access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80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24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AB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246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AB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37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8F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E2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9F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76779E5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0B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R5-250387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9D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correciton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 TC 8.1.5.5.1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9F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39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0A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0F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7F6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4C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EFE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0F5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CD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7808C83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6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R5-250395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84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R18 MUSIM test case 8.1.5.10.6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7E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CATT, TDIA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ED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8A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E5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C8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B0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4838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B8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200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11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RP-250691</w:t>
            </w:r>
          </w:p>
        </w:tc>
      </w:tr>
      <w:tr w:rsidR="000879B3" w:rsidRPr="000879B3" w14:paraId="4857AA4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1D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R5-250396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85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UAS test case 9.1.5.1.17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23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CATT, TDIA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DD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7E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82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D8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60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F6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86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C6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6456DA2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98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R5-250397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C1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RRC message content for Further NR mobility enhancements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4ED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8A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6B9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95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56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89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C6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48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8E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42981B8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AC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R5-250398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D2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LTM TC 6.3.4.4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F5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E29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89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7C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FC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CA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C6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A9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A98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34A8248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5B6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R5-250399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9A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R18 MUSIM test case 8.1.5.10.5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89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CATT, TDIA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CA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42E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20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55C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51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DB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21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6A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RP-250691</w:t>
            </w:r>
          </w:p>
        </w:tc>
      </w:tr>
      <w:tr w:rsidR="000879B3" w:rsidRPr="000879B3" w14:paraId="16F2A6F1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4A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R5-250401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EE3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signalling parameters for spectrum less than 5MHz for FR1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07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A18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DD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6D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FB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2F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3430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BE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AF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36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1F09CF14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28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R5-250403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B1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FR1 LTM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PCell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Switch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F5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B7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58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48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EA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B3A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3679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D59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8E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5E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0DB8BA4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9ED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R5-250406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2F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the cell configuration mapping for FR1 LTM test case 6.3.4.4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BE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DC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AC2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6CA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66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DA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3680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68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02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A42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49E71C3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E4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R5-250410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76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enhanced receiver type 2 test case applicability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1A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2A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EF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49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17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E6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4AB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0B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59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RP-250704</w:t>
            </w:r>
          </w:p>
        </w:tc>
      </w:tr>
      <w:tr w:rsidR="000879B3" w:rsidRPr="000879B3" w14:paraId="6616327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222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R5-250411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DA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enhanced receiver type 2 test cases for FDD 2Rx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87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43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45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9E0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02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EE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76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4D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8F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RP-250704</w:t>
            </w:r>
          </w:p>
        </w:tc>
      </w:tr>
      <w:tr w:rsidR="000879B3" w:rsidRPr="000879B3" w14:paraId="4577E62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88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DA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ICS for enhanced receiver type 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BD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BB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C2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E0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E94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18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F5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DC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D0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RP-250704</w:t>
            </w:r>
          </w:p>
        </w:tc>
      </w:tr>
      <w:tr w:rsidR="000879B3" w:rsidRPr="000879B3" w14:paraId="22CF5B5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4F4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R5-250413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100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on applicability rules for 8Rx UE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EC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EF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83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FA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4C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50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5B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5C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88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RP-250694</w:t>
            </w:r>
          </w:p>
        </w:tc>
      </w:tr>
      <w:tr w:rsidR="000879B3" w:rsidRPr="000879B3" w14:paraId="22E09E6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1D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R5-250414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67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on applicability rules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eDMRS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6E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4B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3CC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4B6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B7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52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58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FB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C9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RP-250699</w:t>
            </w:r>
          </w:p>
        </w:tc>
      </w:tr>
      <w:tr w:rsidR="000879B3" w:rsidRPr="000879B3" w14:paraId="6F011BE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C3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R5-250415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0B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on applicability rules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eType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II PMI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9C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94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20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54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3F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1E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E4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36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1C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RP-250699</w:t>
            </w:r>
          </w:p>
        </w:tc>
      </w:tr>
      <w:tr w:rsidR="000879B3" w:rsidRPr="000879B3" w14:paraId="43E978E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3B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R5-250416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9CB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on MIMO correlation matrices for 8Rx UE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15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C8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99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80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950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D9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42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A57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F2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RP-250694</w:t>
            </w:r>
          </w:p>
        </w:tc>
      </w:tr>
      <w:tr w:rsidR="000879B3" w:rsidRPr="000879B3" w14:paraId="56980BD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EC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R5-250417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BF9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on RMC for enhanced receiver type 2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FC9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80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45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94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011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F1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12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8F2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CE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RP-250704</w:t>
            </w:r>
          </w:p>
        </w:tc>
      </w:tr>
      <w:tr w:rsidR="000879B3" w:rsidRPr="000879B3" w14:paraId="62E343B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C0C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R5-250418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A73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applicability of enhanced receiver type 2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81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BA9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8B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FC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D6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83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E9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6F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76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RP-250704</w:t>
            </w:r>
          </w:p>
        </w:tc>
      </w:tr>
      <w:tr w:rsidR="000879B3" w:rsidRPr="000879B3" w14:paraId="37329F3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99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R5-250419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EB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enhanced receiver type 2 definition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A46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73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4E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B5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5C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53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BC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8B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24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RP-250704</w:t>
            </w:r>
          </w:p>
        </w:tc>
      </w:tr>
      <w:tr w:rsidR="000879B3" w:rsidRPr="000879B3" w14:paraId="78E9EA4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36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R5-250432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7D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Adding new symbols for 8Rx UE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ED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9FA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B3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6F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C4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93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3188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9C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97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81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RP-250694</w:t>
            </w:r>
          </w:p>
        </w:tc>
      </w:tr>
      <w:tr w:rsidR="000879B3" w:rsidRPr="000879B3" w14:paraId="04EC52A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58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R5-250433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A4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8Rx REFSENS test requirements for SUL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AA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E5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E3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39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49E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82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F5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97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45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RP-250694</w:t>
            </w:r>
          </w:p>
        </w:tc>
      </w:tr>
      <w:tr w:rsidR="000879B3" w:rsidRPr="000879B3" w14:paraId="2A67B21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C7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R5-250434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B7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PC2 AMPR testing for NS_43 and NS_43U for band n8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D8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C9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7C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32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4B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F6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F9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E8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6F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RP-250684</w:t>
            </w:r>
          </w:p>
        </w:tc>
      </w:tr>
      <w:tr w:rsidR="000879B3" w:rsidRPr="000879B3" w14:paraId="57703DB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6DC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R5-250435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54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TP analysis for FR1 NS_43U AMPR testing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03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3E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23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57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9ED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F1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3F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34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5E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RP-250684</w:t>
            </w:r>
          </w:p>
        </w:tc>
      </w:tr>
      <w:tr w:rsidR="000879B3" w:rsidRPr="000879B3" w14:paraId="3C9E09C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93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R5-250436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B6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Adding n8 PC2 test requirements in MPR for UL MIMO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30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6D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125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8F1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C40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NR_bands_UL_MIMO_R18-UEConTest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659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7B7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7A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EA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RP-250682</w:t>
            </w:r>
          </w:p>
        </w:tc>
      </w:tr>
      <w:tr w:rsidR="000879B3" w:rsidRPr="000879B3" w14:paraId="2A8BF13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CD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R5-250439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1B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test requirements of General spurious emissions for FR1 Inter-band EN-DC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FF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04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05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3B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39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FC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1886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B3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89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A8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3352BFF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2D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R5-250441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52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Cleaning up R15 requirements in test case Spurious emission UE co-existence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3A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04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57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1B0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9A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8D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1887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48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C5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E0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1BE72C5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0E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R5-250442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09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general rules in 4.5.0 for spurious emissions for UE co-existence testing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E6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A6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B1A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AD8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0F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F4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23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25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3E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2201A08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C1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R5-250443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C3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Cleaning up R15 requirements in Spurious emission for UE co-existence for CA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BF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1D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1E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15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0C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50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146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F7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E8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3A9A225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12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R5-250444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09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test coverage rules in 4.5 for spurious emissions for UE co-existence testing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AC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82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76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4A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CB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EF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B1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14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FC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65BB6FC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F0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R5-250446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37B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Support of MCX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4E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TF160, FirstNet, Samsung R&amp;D Institute UK, Ericsson, Element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52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7C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49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C2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15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3431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1F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DB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5E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1ADB80C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4C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R5-250447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F1B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Support of MCX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8D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TF160, FirstNet, Samsung R&amp;D Institute UK, Ericsson, Element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58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26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AB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EF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9A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122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8C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92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603FF15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D6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R5-250448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D9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MOP for CA_n2A-n12A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2C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TOWE Wireless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B1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35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6A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2DF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D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8A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FC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8E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5BB67F3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C4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R5-250449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A2C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Reference sensitivity power for Inter-band CA operating bands CA_n2A-n12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AA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TOWE Wireless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E5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E2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068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68A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8D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24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08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CC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78F25A0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A8B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R5-250451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CB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NITZ testcase 12.2.1.13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62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8D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A2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34.123-1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7B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AA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TEI_Test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67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3942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0C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2D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18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RP-250720</w:t>
            </w:r>
          </w:p>
        </w:tc>
      </w:tr>
      <w:tr w:rsidR="000879B3" w:rsidRPr="000879B3" w14:paraId="4414C72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5ED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R5-250452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0D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DL SPS test case 7.1.1.6.1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18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23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17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0E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D0D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D5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3E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8D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50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4E8A601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C1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R5-250453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2D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test frequencies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interband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0E7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3C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ED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99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73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E96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51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7D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7E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352C7E13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5BB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R5-250455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B3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emergency call test case 10.4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1A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8BD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3F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7A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4B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71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0641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41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71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72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5781CD5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6A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R5-250459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1A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7.1.1.8.5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1A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911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B0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EB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56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C0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4842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F3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35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42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0CCB253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96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R5-250460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27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updates to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F4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43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05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55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18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71F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B8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53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7E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16EC797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66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R5-250461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0D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access control test case 13.5.5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FB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CB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08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67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0FE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82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C6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CE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D9A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RP-250725</w:t>
            </w:r>
          </w:p>
        </w:tc>
      </w:tr>
      <w:tr w:rsidR="000879B3" w:rsidRPr="000879B3" w14:paraId="3FC6D73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AD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R5-250462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AD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updates to ACB per PLMN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AA6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5F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338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7C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FC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C9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1487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9B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81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9A7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RP-250725</w:t>
            </w:r>
          </w:p>
        </w:tc>
      </w:tr>
      <w:tr w:rsidR="000879B3" w:rsidRPr="000879B3" w14:paraId="5CE788A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C5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R5-250463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96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ACB per PLMN test case 8.1.2.13a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CD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06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5E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37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18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37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91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E5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9B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RP-250725</w:t>
            </w:r>
          </w:p>
        </w:tc>
      </w:tr>
      <w:tr w:rsidR="000879B3" w:rsidRPr="000879B3" w14:paraId="6EA95591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306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R5-250466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0D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access control test case 13.5.1c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8A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Keysight Technologies UK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886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6B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83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03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68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5415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7E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0A4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9E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RP-250725</w:t>
            </w:r>
          </w:p>
        </w:tc>
      </w:tr>
      <w:tr w:rsidR="000879B3" w:rsidRPr="000879B3" w14:paraId="0B6D69A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87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R5-250467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5B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A.2.1 Invite message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4D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C7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07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05B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4CE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BBE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CD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ED0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82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6FA04E2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ED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R5-250472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6D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PICS for Alignment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over IMS with CEN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E1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0A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EFB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8FF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5B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E2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0354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18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3B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37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3E8B8A2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FD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R5-250477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FF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NR SA FR1 SSB based RLM in-sync with 3 MHz channel bandwidth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B8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AF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E6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C4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07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69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63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ABF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9F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744F964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F1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R5-250480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B6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Annexure to address less than 5 MHz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2F4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BB3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051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14C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F8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8E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3683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B3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2A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66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21A66910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C7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R5-250483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41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Tolerances analysis for A-TRS based SSB-less SCell activation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BD2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6D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89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72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95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A34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FD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A8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ED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26DC973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4B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R5-250486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F8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Annex F changes to include test tolerance for A-TRS based SSB-less SCell activation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D2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D5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CB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A8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97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A1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3688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0E0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44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48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191327F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88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R5-250489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D1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NR-DC SA FR1 conditional handover including target MCG and target SCG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71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EE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D1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AF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AA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7E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3689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0D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5A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6C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RP-250707</w:t>
            </w:r>
          </w:p>
        </w:tc>
      </w:tr>
      <w:tr w:rsidR="000879B3" w:rsidRPr="000879B3" w14:paraId="3AD6D69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01D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R5-250490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F0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NR-DC SA FR1 conditional handover including target MCG and candidate SCG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BC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9A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75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07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FA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64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6E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B1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70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277C2010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47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R5-250496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956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multiple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AoA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setups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multiRx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A4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2B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7A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E9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501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16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AC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C7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BB7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6BCA58A0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C1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R5-250507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6F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Modify output RF spectrum emissions related test cases test frequency rang requirements to be aligned with regular LTE UE requirements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C0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D0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0D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53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11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7D7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0080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93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ECD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36D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6A44B5D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EB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R5-250508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3D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test case 7.20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D8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55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C0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3F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A5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15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5C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A5A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003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7D03C4A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FE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R5-250509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FA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test case 8.35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50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04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0D3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B12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EA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9B5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B8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F4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81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33DA853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55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R5-250510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166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Remove procedure A.15.1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2B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01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D9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C3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22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DF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AA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E4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1A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6D1ABB8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64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R5-250511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73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Remove procedure A.15.2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AD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06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E3A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97D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0B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EF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7C1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02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BC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2DC6641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45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BB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Remove procedure A.16.1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C3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49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1A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58A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06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9C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2A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43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64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72BA6EE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ED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R5-250513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63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Remove procedure A.16.2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F6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29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44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070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5D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C0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81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A8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848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3DEA2F1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10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R5-250515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04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NG.114 capabilities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B4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CC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70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6E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63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92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0357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2C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AA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4E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4226150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7D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R5-250518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A4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 Idle test case 6.1.2.18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C6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CF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E6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7E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96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6E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4845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BE8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F8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86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RP-250729</w:t>
            </w:r>
          </w:p>
        </w:tc>
      </w:tr>
      <w:tr w:rsidR="000879B3" w:rsidRPr="000879B3" w14:paraId="2067E01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C4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R5-250519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E2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MAC testcase 7.1.1.12.4.1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8D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B6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6F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0C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DF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11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3DF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FC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3F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16B269C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A5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R5-250524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BE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Idle mode test case 6.1.2.18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2C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BA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98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91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BA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5A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4847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22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49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78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63244F94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59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R5-250531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08B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6.6.2.15 for inter-frequency event triggered reporting without SSB index detection in DRX mode with less than 5MHz bandwidth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41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C2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05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F0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6D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86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3701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CD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F66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2F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71250F8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C0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R5-250532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94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for Less than 5MHz BW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47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9E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0F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58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6A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39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C5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6C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5D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62C94CB4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19F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R5-250550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32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RMC reference for link adaptation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222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F6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CD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BB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E3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58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C5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17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4A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RP-250704</w:t>
            </w:r>
          </w:p>
        </w:tc>
      </w:tr>
      <w:tr w:rsidR="000879B3" w:rsidRPr="000879B3" w14:paraId="2F87D53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07D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R5-250551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83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to FR1 link adaptation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CA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15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2C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F22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D31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D2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5C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09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EF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RP-250704</w:t>
            </w:r>
          </w:p>
        </w:tc>
      </w:tr>
      <w:tr w:rsidR="000879B3" w:rsidRPr="000879B3" w14:paraId="0FDDE5D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4B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R5-250553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87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update for link adaptation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9A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88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6F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E0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6D2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28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29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AD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06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RP-250704</w:t>
            </w:r>
          </w:p>
        </w:tc>
      </w:tr>
      <w:tr w:rsidR="000879B3" w:rsidRPr="000879B3" w14:paraId="7839B7C1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7B1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R5-250555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E50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to applicability statement for CRS inter-cell interference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6F5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446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6E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82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FD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3A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8E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BB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B7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471F170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6F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R5-250558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52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Single-DCI and Multi-DCI FR2 PDSCH demodulation cases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MultiRx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reception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C5C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87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0D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1C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42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A6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1E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D6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83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471F397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7F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R5-250560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5D8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PDSCH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 for NR-U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C6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40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BC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F2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5B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EE6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AE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41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6D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7ECCDFE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27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R5-250561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7F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 for NR-U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6AC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FD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89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036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F72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34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FA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0B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69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479BDB4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B7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R5-250563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4D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bands, bandwidth for LTE based 5G broadcast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E8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FF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04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01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AF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LTE_terr_bcast_bands_part2-UEConTest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A15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5533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60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E7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54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RP-250713</w:t>
            </w:r>
          </w:p>
        </w:tc>
      </w:tr>
      <w:tr w:rsidR="000879B3" w:rsidRPr="000879B3" w14:paraId="17561FC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D8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R5-250564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94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PMCH decoding performance test cases for LTE based 5G broadcast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6D0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73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76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28C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68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LTE_terr_bcast_bands_part2-UEConTest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A1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5534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A7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19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37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RP-250713</w:t>
            </w:r>
          </w:p>
        </w:tc>
      </w:tr>
      <w:tr w:rsidR="000879B3" w:rsidRPr="000879B3" w14:paraId="5990169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88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R5-250565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6D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 for LTE based 5G broadcast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98E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EE1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56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C7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2F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LTE_terr_bcast_bands_part2-UEConTest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3A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1058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BBD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07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055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RP-250713</w:t>
            </w:r>
          </w:p>
        </w:tc>
      </w:tr>
      <w:tr w:rsidR="000879B3" w:rsidRPr="000879B3" w14:paraId="2EBEE2C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44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R5-250568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76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Multi CG test case 7.1.1.6.5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A5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6F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50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3B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5A6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55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4849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25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88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57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3E56A0E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33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R5-250569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7B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the test applicability for Multi CG test case 7.1.1.6.5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89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42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46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40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4E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B0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F5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68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10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0EB4F81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9C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R5-250571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F0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 new PICS for XR UAI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214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FDB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A2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E8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75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FB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0782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92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76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86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RP-250693</w:t>
            </w:r>
          </w:p>
        </w:tc>
      </w:tr>
      <w:tr w:rsidR="000879B3" w:rsidRPr="000879B3" w14:paraId="1F609EF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79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R5-250573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79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test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applicablity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XR UAI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25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24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45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4E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0C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2A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26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85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D4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RP-250693</w:t>
            </w:r>
          </w:p>
        </w:tc>
      </w:tr>
      <w:tr w:rsidR="000879B3" w:rsidRPr="000879B3" w14:paraId="237CB1F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31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R5-250574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F2E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6.1.2.37 - HD-FDD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ED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41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D1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0F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60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7E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2B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9E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B2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0DA2E49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301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R5-250575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36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7.1.1.8.6 - NCD-SSB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A1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72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5F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00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419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6D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769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20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07C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03FA11D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83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R5-250576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19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the test applicability for new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E2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D2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3A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37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03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4B9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E7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C1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8F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6E1565B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8D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R5-250577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34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LTE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capable test case 11.3.3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B6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8A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E3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96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AF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3F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61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E6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41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40B5857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C7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R5-250578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7A8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LTE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only mode test case 11.3.4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13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49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83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7FE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9E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916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D9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F3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ABE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0DE935C3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61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R5-250580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FC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handover test case 8.1.4.1.10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8D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02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12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B1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B2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7C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4853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874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48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11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4501EE1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37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R5-250582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F7B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6.1.2.29 and 6.1.2.30 - HD-FDD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AAA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E2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C5B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81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0DB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1CF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4855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13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F8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22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0372F35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86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R5-250583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737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the test applicability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HD-FDD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D5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49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73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BAE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B3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F2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20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AB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75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186F371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E4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R5-250584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61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Scheduling for combination NR-22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B4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82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711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9D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90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90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ED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340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AE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2BC1D36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22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R5-250585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19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handover test case 8.1.4.1.2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56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6D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AF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91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D1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129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79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99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2FB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74D7C59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44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R5-250587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4E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PRS aggregation positioning procedure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61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68B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9C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AC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8B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D6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0187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05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18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30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RP-250706</w:t>
            </w:r>
          </w:p>
        </w:tc>
      </w:tr>
      <w:tr w:rsidR="000879B3" w:rsidRPr="000879B3" w14:paraId="328DDB2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9F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R5-250596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9F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TC4.5.6.4.1 with TT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84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98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5E8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44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C2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3D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3705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55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A1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88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RP-250671</w:t>
            </w:r>
          </w:p>
        </w:tc>
      </w:tr>
      <w:tr w:rsidR="000879B3" w:rsidRPr="000879B3" w14:paraId="372BCCB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68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R5-250600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FD6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Modification to Annex F for test cases 4.5.3.4, 4.5.6.3.1, 4.5.6.4.1, 4.6.6.1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89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0C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97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3E8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13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928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3707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C8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6FC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2A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RP-250671</w:t>
            </w:r>
          </w:p>
        </w:tc>
      </w:tr>
      <w:tr w:rsidR="000879B3" w:rsidRPr="000879B3" w14:paraId="3F20DF3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A7E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R5-250604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AA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SL PDCP TC 12.1.10.1.1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E34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88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94F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56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EC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54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4858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16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1E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98E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6081775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69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R5-250607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0D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SL SDAP TC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0D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02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8D5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43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F1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A2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19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65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F7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7A7B84C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61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R5-250608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E18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the TP analysis for FR1 Out-of-band Blocking testing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10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39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61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F8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EFC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147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73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C5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4B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4A2FCD3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DE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R5-250610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EC4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TC 7.1.1.2.7 for derivation path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EB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7F9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C1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FA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73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046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4862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21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BD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E1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6B158F3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68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R5-250612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25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Completing testcase 7.1.1.3.20 specific message content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90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67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EE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8F1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89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FE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4864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16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B4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107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RP-250693</w:t>
            </w:r>
          </w:p>
        </w:tc>
      </w:tr>
      <w:tr w:rsidR="000879B3" w:rsidRPr="000879B3" w14:paraId="6FF374D3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50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R5-250614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F9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Completing testcase 7.1.1.5.7 specific message content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46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BD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89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EB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19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F6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4865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33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3AF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46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RP-250693</w:t>
            </w:r>
          </w:p>
        </w:tc>
      </w:tr>
      <w:tr w:rsidR="000879B3" w:rsidRPr="000879B3" w14:paraId="7DC1612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AC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R5-250620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464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TC 7.1.1.3.16.2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D0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767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89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26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96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19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4869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13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00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97D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747649B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08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R5-250621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06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TC 7.1.1.13.2-4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B6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364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F4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24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7CD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06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E2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DB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C5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258F5D9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97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R5-250626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61A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referenced specification for extreme conditions in the References section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1CE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0F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26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11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EC5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41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1507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38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B6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BF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RP-250721</w:t>
            </w:r>
          </w:p>
        </w:tc>
      </w:tr>
      <w:tr w:rsidR="000879B3" w:rsidRPr="000879B3" w14:paraId="6545577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1A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R5-250627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E2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test conditions for category M1 NTN out-of-band blocking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6C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823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FF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E8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DF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3A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B5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BD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18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1725A12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76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R5-250628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19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referenced specification for extreme conditions in the References section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DE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35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0F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78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3F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B1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D1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72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E6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4492E27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DE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R5-250630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9C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Minimum conformance requirements for 7.3E Reference sensitivity for V2X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9F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AB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BE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00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E3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58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3202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69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45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08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60EEEDE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B0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R5-250631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33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Introduction of new test case 7.6E.2.2 In-band blocking for V2X con-current operation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B1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B7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20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A4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18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5E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92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68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33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3571254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6C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R5-250632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33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test conditions for NR NTN out-of-band blocking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68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5C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AD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6C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00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A2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83C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04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D7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686CC6A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BC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R5-250635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85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n48(2A), BCS1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CB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DD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88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3C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4C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60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3438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59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F5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FB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37E85F9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2B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R5-250640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E2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5.3.2.1.7 2RX FDD FR1 PDCCH antenna performance for 3 MHz channel bandwidth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55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5E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E0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E6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52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CD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B8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62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F78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56D5795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68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R5-250641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8F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test case 5.3.2.1.7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95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8B1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BDF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F8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0A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37A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A7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16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C0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4B427F6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A4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R5-250642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D9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Core spec alignment, addition of definition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5A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28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81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3E4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9F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4D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6B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FD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B2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52E1C46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F07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R5-250643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86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Core spec alignment of Applicability of requirements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42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7C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2E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BD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23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B4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A5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3E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6E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43735D3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25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R5-250644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BC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6.2.1.2.2.2 1Rx TDD FR1 periodic wideband CQI reporting under fading conditions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FE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A4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48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57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BD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23F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C1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6F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D0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61924E31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84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R5-250647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189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test case 6.3F.3.2 General ON/OFF time mask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AE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815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32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CC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5E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E1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3207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A5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28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CD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19A1193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97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R5-250648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14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test case 6.5F.1 Occupied bandwidth for shared spectrum channel access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4C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4E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6E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F1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28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2B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22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0F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64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17F6E3A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4E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R5-250649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A4B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Updating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note in Tx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592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67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55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52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CE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53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AC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87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BB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556B164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97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R5-250650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54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7.4F Maximum input level for shared spectrum channel access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9A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88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14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9F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78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94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48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FD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B7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2965A77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57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R5-250651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C6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MU and TT for NR-U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32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F3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6E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5A7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AA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EE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C1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C1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39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73B93DB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BF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R5-250652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07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of NR-U test cases in 38.522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423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5F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22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DD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E44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AB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A1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9B0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FE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2539813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0D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R5-250653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76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case 6.3F.3.2 General ON/OFF time mask in 38.905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2E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80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5A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BC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7E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2A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EB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D2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26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1BF0F6C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2C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R5-250654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0E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TP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analyze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6.2F.3 shared spectrum access NS_53 and NS_54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E6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E9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939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3A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1A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964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F2B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DCD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899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16E0ECB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4D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R5-250655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71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NS_53 and NS_54 for TC6.2F.3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7C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6F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BE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A7A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C60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50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72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40E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39C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14E4EB0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72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R5-250656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F8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NS_53 and NS_54 for TC6.5F.3.3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DC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F1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1C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A6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84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D3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D1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C99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CE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419F39B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01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R5-250657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AD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additional information of test cases for NR-U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30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33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2A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E4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B2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E4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49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6A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1A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064EAFE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10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R5-250661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7F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Removal of technical content in TS 36.579-6 v16.5.0 and substitution with pointer to TS 37.579-6 on the next Release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7E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ETSI Secretariat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A8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8BB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36.579-6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06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16.5.0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18F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B0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0112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18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9E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C4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879B3">
              <w:rPr>
                <w:rFonts w:ascii="Calibri" w:hAnsi="Calibri" w:cs="Calibri"/>
                <w:sz w:val="22"/>
                <w:szCs w:val="22"/>
              </w:rPr>
              <w:t>RP-250737</w:t>
            </w:r>
          </w:p>
        </w:tc>
      </w:tr>
      <w:tr w:rsidR="000879B3" w:rsidRPr="000879B3" w14:paraId="76DF738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D7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R5-250664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B45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Core alignment on HST-DPS CA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35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5A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54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18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D9A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F6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1B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E9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B9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5BB2814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43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R5-250666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46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Include applicability for CQI reporting with Table 4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31A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43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41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E3B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B4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07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F6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68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31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355C340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0D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R5-250667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C2F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Core alignment in test case HD-FDD UE Timing Advance Adjustment Accuracy Test for UE Category NB1 in Standalone Mode TC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DA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A8F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DD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34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43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DD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F80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C8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FE1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37ED684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33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R5-250668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ED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Clarification to Non-Contention Based Random Access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B8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FB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72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C0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50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28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CC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8F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548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0326E9F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D4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R5-250669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2C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to test case 9.3.1.1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E3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56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5C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CA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0C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9B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63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A0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05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19856DF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44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R5-250670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17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RRC_connection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release with redirection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TC 18.2.2.1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F0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6E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37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B75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F6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D5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3B2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B8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03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2C5B084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9A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R5-250671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F3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Clarification on NCD-SSB absolute frequency definition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E9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6C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176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16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C5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CF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E8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2F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F2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2D46967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46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R5-250687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F8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ATG RRM test case 19.6.1.1.2 - intra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freq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SS RSRP relative accuracy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61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1F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B4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13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C6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1D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3713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F8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48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0FF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07110CF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BB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R5-250688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86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ATG RRM test case 19.6.1.2.1 - inter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freq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SS RSRP absolute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07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9F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AD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4D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75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92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1D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35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E3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79CCD16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BEC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R5-250689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53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ATG RRM test case 19.6.1.2.2 - inter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freq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SS RSRP relative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3B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3FE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D5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47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F7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80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AB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D2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DA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6604F75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79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R5-250690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5F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ATG RRM test case 19.6.2.1 - intra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freq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SS RSRQ absolute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06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3B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60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8B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22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30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49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F3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C7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7DFE8D2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B3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R5-250691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E8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ATG RRM test case 19.6.2.2.1 - inter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freq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SS RSRQ absolute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C3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BD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C5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10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CC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D7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BD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A0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69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7B2BEFA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45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R5-250692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C8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ATG RRM test case 19.6.2.2.2 - inter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freq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SS RSRQ relative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E0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64F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3E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91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34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9D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33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2B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A36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3809AA8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F9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R5-250693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015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ATG RRM test case 19.6.3.1 - intra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freq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SS SINR absolute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ADF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7F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79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13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93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6E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34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8D4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AB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2B78F71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D6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R5-250694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B5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ATG RRM test case 19.6.3.2.1 - inter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freq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SS SINR absolute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8C9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B1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A4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F7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02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B6D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0A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45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85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6700535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01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R5-250695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7E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ATG RRM test case 19.6.3.2.2 - inter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freq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SS SINR relative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75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7B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C1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BC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A0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513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B9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76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E9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5D76EC1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46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R5-250696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FA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ATG RRM test case 19.6.4.1.1 - SSB L1 RSRP absolute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BD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11E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CA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59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C4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F2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3A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DD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D3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16DD659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A9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R5-250697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81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ATG RRM test case 19.6.4.1.2 - SSB L1 RSRP relative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CD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B8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309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E9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81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C3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71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38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2E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66AB929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50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R5-250698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7D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ATG RRM test case 19.6.4.2.1 - CSIRS L1 RSRP absolute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5D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F9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C2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90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93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96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BB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8AB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61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44BCDDD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2F7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R5-250699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A6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ATG RRM test case 19.6.4.2.2 - CSIRS L1 RSRP relative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61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7C3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3A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90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2F9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55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DA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F4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64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7F71647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92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EE6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ATG RRM test case 19.6.5.1.1 - CSIRS L1 SINR absolute accuracy no dedicated IMR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05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6A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514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2C6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4D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96B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DA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A0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0B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4C7EEE0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73E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R5-250701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6F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ATG RRM test case 19.6.5.1.2 - CSIRS L1 SINR relative accuracy no dedicated IMR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17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6F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78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05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A1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92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8A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58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BB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73D4C9D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25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R5-250702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292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ATG RRM test case 19.6.5.2 - SSB L1 SINR absolute accuracy dedicated IMR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FA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39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AD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4A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A7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5C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01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81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02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1E6186B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C8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R5-250703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BB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ATG RRM test case 19.6.5.3.1 - CSIRS L1 SINR absolute accuracy dedicated IMR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313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ED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86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70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09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A9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1A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305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B5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RP-250686</w:t>
            </w:r>
          </w:p>
        </w:tc>
      </w:tr>
      <w:tr w:rsidR="000879B3" w:rsidRPr="000879B3" w14:paraId="66B76DB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73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R5-250704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3B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ATG RRM test case 19.6.5.3.2 - CSIRS L1 SINR relative accuracy dedicated IMR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16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C5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14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C5E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A46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339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98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F1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84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4BC9734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ED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R5-250706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60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Rel-18 UL Tx switching RRM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CD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MediaTek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09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1C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03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C4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F8C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3732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4F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44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E8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RP-250697</w:t>
            </w:r>
          </w:p>
        </w:tc>
      </w:tr>
      <w:tr w:rsidR="000879B3" w:rsidRPr="000879B3" w14:paraId="7DBF084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952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R5-250707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3B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2Rx FDD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PMI reporting test case 6.3.2.1.1_1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4C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5C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76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D0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07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2E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5A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DE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2B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78F699F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20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R5-250708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647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applicability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C6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4A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92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A0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D8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34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30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C2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AF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1D7FF77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DD5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R5-250711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51E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Rel-16 UL Tx switching RRM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E5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36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1F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7A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23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7B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B70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87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13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6A36EC8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DE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4BE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H for UL Tx switching RRM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A6D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57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82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DA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5E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FA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93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CD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B7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4698F87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38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R5-250715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0C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cases 16.1.1.1 and 16.1.1.5 with TT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88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HiSilicon,Starpoint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B9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59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5A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9E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C6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3739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BC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93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CF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23D2A61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18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R5-250716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E2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cases 16.3.1.1 with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6A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HiSilicon,Starpoint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DC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33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61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F5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66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6E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5C7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E8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34B3313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EC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R5-250717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A8E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Annex F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7B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HiSilicon,Starpoint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27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B0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D3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C90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576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7D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73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008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4256BF3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39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R5-250719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E6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TT analysis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cases 16.3.1.1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C8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HiSilicon,Starpoint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62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8B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BA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DE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DF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8E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41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3F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RP-250739</w:t>
            </w:r>
          </w:p>
        </w:tc>
      </w:tr>
      <w:tr w:rsidR="000879B3" w:rsidRPr="000879B3" w14:paraId="56277C9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22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R5-250725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34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NR SA FR1-FR1 Handover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96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343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7B8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87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F1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B1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3742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90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AE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21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5D3DDC5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B5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R5-250726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5B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NR SA FR1 handover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7B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4AC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37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81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D30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5B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63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64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D7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649A52B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1E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R5-250727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4C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NR SA FR1 NES handover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1A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78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5E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D7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7C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95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7D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F3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46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6362E05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2B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R5-250735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5C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MOP for Power Class 1.5 CA with UL MIMO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80D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56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02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07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822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55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3219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E7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30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C7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0DFF2D6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5E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R5-250736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B5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MOP for Power Class 1.5 CA with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9F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2B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22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94A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46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E2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260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F4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BE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27471DE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45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R5-250737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856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cases 6.5H.3.2 OOBE for inter-band CA with UL MIMO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28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00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5CE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17B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FA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B0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85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98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8F8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7B56C0D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5B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R5-250738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5D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6.5H.3.4 for inter-band CA with UL MIMO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D2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AA2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F93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85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6A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9A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E8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23D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E6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5499229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156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R5-250739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BE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cases 6.5L.3.2 OOBE for inter-band CA with Tx Diversity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0A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8E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E3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5C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68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4C4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BC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C0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6C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5072632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7A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R5-250740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2E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6.5L.3.4 for inter-band CA with Tx Diversity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34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69E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79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FB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00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70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AD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7B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60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674CCC3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9A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R5-250742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02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MSD test point analysis for PC1.5 CA configurations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EDF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D6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8D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3B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5B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BB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0989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DD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5A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15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52573A9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77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R5-250743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B5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6.5H.1.3 OBW for inter-band EN-DC with UL MIMO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77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41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52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4A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EDE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C3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30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90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4D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675504C0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E6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R5-250745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BF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6.5H.4.3 for inter-band EN-DC with UL MIMO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CB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BE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28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2D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CD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BF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1892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1E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8B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F8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49438240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14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R5-250747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57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6.5L.1.3 OBW for inter-band EN-DC with Tx Diversity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07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98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83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B2A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A4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30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1894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DB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55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38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6180708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8B6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R5-250749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CE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6.5L.4.3 for inter-band EN-DC with Tx Diversity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63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6A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7B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02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65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19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1E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D8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36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60F96B7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B7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R5-250750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3A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6.5L.5.3 for inter-band EN-DC with Tx Diversity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5B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DF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39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6C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28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5D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98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27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B5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63D50D4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DA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R5-250752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9B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applicabilities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a bunch of 3Tx inter-band EN-DC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AC1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B6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86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1A2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B6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DF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A7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A5B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B0B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729CEA5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7C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R5-250755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F8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Inclination correction in orbital format GSO ephemeris files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EC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24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CC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E2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2C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93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F7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24C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3D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RP-250712</w:t>
            </w:r>
          </w:p>
        </w:tc>
      </w:tr>
      <w:tr w:rsidR="000879B3" w:rsidRPr="000879B3" w14:paraId="6200052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5B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R5-250756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8C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Inclination correction in orbital format GSO ephemeris files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CD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4F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FD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4D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C6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22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D3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27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A8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RP-250712</w:t>
            </w:r>
          </w:p>
        </w:tc>
      </w:tr>
      <w:tr w:rsidR="000879B3" w:rsidRPr="000879B3" w14:paraId="5F24A6B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C8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R5-250761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9D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12.3.1.2.1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Relay UE /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Synchronization / SLSS Transmission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80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26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01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4A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62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0B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4877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B1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D0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E1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46B6BA4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57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R5-250762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E8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test applicability for new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42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7C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6C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01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E6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7B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72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12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4C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58487C2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83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R5-250767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9D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 SA FR1 event triggered reporting with MUSIM gap configured test case 6.6.1.9 with Message contents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AF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2D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EEF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32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25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89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3749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BE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CD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39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RP-250691</w:t>
            </w:r>
          </w:p>
        </w:tc>
      </w:tr>
      <w:tr w:rsidR="000879B3" w:rsidRPr="000879B3" w14:paraId="7882117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43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R5-250768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BE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 SA FR1-FR1 event triggered reporting using MUSIM gap with lower and higher priority test case 6.6.2.13 with message contents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7B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6EA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78C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2A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D7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AC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94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3B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0D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RP-250691</w:t>
            </w:r>
          </w:p>
        </w:tc>
      </w:tr>
      <w:tr w:rsidR="000879B3" w:rsidRPr="000879B3" w14:paraId="7886C35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58B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R5-250769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61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 SA FR1-FR1 event triggered reporting using MUSIM gap with shorter MGRP test case 6.6.2.14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86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76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B9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DC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6E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9B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99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79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70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RP-250691</w:t>
            </w:r>
          </w:p>
        </w:tc>
      </w:tr>
      <w:tr w:rsidR="000879B3" w:rsidRPr="000879B3" w14:paraId="5F649F3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0AB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R5-250770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D3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 SA FR2-FR2 event triggered reporting using MUSIM gap with higher priority test case 7.6.2.20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6C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10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C3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34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EA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44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47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28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905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RP-250691</w:t>
            </w:r>
          </w:p>
        </w:tc>
      </w:tr>
      <w:tr w:rsidR="000879B3" w:rsidRPr="000879B3" w14:paraId="2B0E32A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D2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R5-250771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10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 SA FR2-FR2 event triggered reporting using MUSIM gap with shorter MGRP test case 7.6.2.21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38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0F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75E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7E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58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FF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29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16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85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RP-250691</w:t>
            </w:r>
          </w:p>
        </w:tc>
      </w:tr>
      <w:tr w:rsidR="000879B3" w:rsidRPr="000879B3" w14:paraId="7FF771A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39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R5-250772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78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Cell configuration mapping for MUSIM gap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7E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3F9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7B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31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3F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69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58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1A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C5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RP-250691</w:t>
            </w:r>
          </w:p>
        </w:tc>
      </w:tr>
      <w:tr w:rsidR="000879B3" w:rsidRPr="000879B3" w14:paraId="5C8A2C1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31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R5-250773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CF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minimum conformance requirements for MUSIM gap configured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A8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78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9B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EB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3D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F6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5D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E9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D0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RP-250691</w:t>
            </w:r>
          </w:p>
        </w:tc>
      </w:tr>
      <w:tr w:rsidR="000879B3" w:rsidRPr="000879B3" w14:paraId="7BD886F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05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R5-250774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EA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applicability of FR1 and FR2 NR SA RRM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2D7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80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4D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96E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0B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NR_DualTxRx_MUSIM-UEConTest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1D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8F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D6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BE2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RP-250691</w:t>
            </w:r>
          </w:p>
        </w:tc>
      </w:tr>
      <w:tr w:rsidR="000879B3" w:rsidRPr="000879B3" w14:paraId="0924EA2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D6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R5-250778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B6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TDCP amplitude measurement accuracy EN-DC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3D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8F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1B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E3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B6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B4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3758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36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DD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7F9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RP-250699</w:t>
            </w:r>
          </w:p>
        </w:tc>
      </w:tr>
      <w:tr w:rsidR="000879B3" w:rsidRPr="000879B3" w14:paraId="52366D2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9D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R5-250779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49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TDCP amplitude measurement accuracy SA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9DB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02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D8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147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97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F7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5F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CC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46C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RP-250699</w:t>
            </w:r>
          </w:p>
        </w:tc>
      </w:tr>
      <w:tr w:rsidR="000879B3" w:rsidRPr="000879B3" w14:paraId="2BC70A9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698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R5-250796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D6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updates to AC Barring Per PLMN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19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NTT DOCOMO, INC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215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49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AC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9C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72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1489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2E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D3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8B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RP-250725</w:t>
            </w:r>
          </w:p>
        </w:tc>
      </w:tr>
      <w:tr w:rsidR="000879B3" w:rsidRPr="000879B3" w14:paraId="4B15674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75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R5-250797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91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14.1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95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NTT DOCOMO, INC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8A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11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A3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42C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47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0D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28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F7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RP-250721</w:t>
            </w:r>
          </w:p>
        </w:tc>
      </w:tr>
      <w:tr w:rsidR="000879B3" w:rsidRPr="000879B3" w14:paraId="156895E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81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R5-250798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FD3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14.2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29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NTT DOCOMO, INC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5E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AA0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84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5A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94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78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403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69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RP-250721</w:t>
            </w:r>
          </w:p>
        </w:tc>
      </w:tr>
      <w:tr w:rsidR="000879B3" w:rsidRPr="000879B3" w14:paraId="0AF7BC4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B3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R5-250805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07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NR XR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Enhancment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Idle Mode test case 6.1.2.33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67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Lenovo, 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6B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95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5D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7A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47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4883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9E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E0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702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RP-250693</w:t>
            </w:r>
          </w:p>
        </w:tc>
      </w:tr>
      <w:tr w:rsidR="000879B3" w:rsidRPr="000879B3" w14:paraId="0921C11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A2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R5-250809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A8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4.5.3.11 SSB-less SCell activation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60B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85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BB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E61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17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7F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B6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F1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5C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4E68A48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A3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R5-250810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D0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4.5.3.11 SCell activation of SSB-less Cell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DE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D17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7B3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CF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F6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6D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5E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3A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97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06663B0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6B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R5-250812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21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6.3.3.7 NES-based conditional handover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79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72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B7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41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77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4B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3762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51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62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B1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5AE2240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35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R5-250813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F8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antenna port indication for enhanced PDSCH DMRS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A0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31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B1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F4A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1E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14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8F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0A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02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RP-250699</w:t>
            </w:r>
          </w:p>
        </w:tc>
      </w:tr>
      <w:tr w:rsidR="000879B3" w:rsidRPr="000879B3" w14:paraId="78AA3DB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AD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R5-250814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9D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CSI report configuration for enhanced Type II codebook for CJT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8F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55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DE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5ED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8D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69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AF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89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0D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RP-250699</w:t>
            </w:r>
          </w:p>
        </w:tc>
      </w:tr>
      <w:tr w:rsidR="000879B3" w:rsidRPr="000879B3" w14:paraId="7753CE0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78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R5-250815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17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of new test case for NR UE Transmit Timing Test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55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C7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59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BE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ACE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62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2C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0A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69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RP-250699</w:t>
            </w:r>
          </w:p>
        </w:tc>
      </w:tr>
      <w:tr w:rsidR="000879B3" w:rsidRPr="000879B3" w14:paraId="544E243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D6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R5-250817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80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physical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implemention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capabilities for uplink full power Mode 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84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A8F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C7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7E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03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C9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0786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E8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CA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AF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52AB0F1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16F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R5-250818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5A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applicability condition for uplink full power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D4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1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C3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1B7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48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7AD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9F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188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69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2AFE43E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EB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R5-250819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E0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Added CA configurations in clause A.4.6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FE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SGS Wireless,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69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AE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018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AA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CB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1059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56A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3C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29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23015EE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B9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R5-250823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C4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MCE RRM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84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China Telecom, 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BUPT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21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35E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8A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B5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03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844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36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C5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RP-250697</w:t>
            </w:r>
          </w:p>
        </w:tc>
      </w:tr>
      <w:tr w:rsidR="000879B3" w:rsidRPr="000879B3" w14:paraId="52D982A1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7C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R5-250825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CCC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E for MCE RRM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61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China Telecom, 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BUPT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F4B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4C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7A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79B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30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3764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60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2D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5CC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RP-250697</w:t>
            </w:r>
          </w:p>
        </w:tc>
      </w:tr>
      <w:tr w:rsidR="000879B3" w:rsidRPr="000879B3" w14:paraId="549FC8B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31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R5-250840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531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5G support for Test configuration for on-network UE testing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85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89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6D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35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D5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CB9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59B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1F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16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571894F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531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R5-250843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04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test cases to add 5G support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BC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4C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47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75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87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27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A1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35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DB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7685091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71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R5-250847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A8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test cases to add 5G support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DC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76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6F4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5C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7C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FA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DB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7D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01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1C1CE8C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0A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R5-250857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4C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SystemInformationBlockType2-NB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3C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EC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43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DC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95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CB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1509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C7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C5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88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19EB891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FD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R5-250862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7D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HST-DPS test case applicability statement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E47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AA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FB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64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93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336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AAA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CB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AA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7021B5B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1F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R5-250863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44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 for HST-DPS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7C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76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83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642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0A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3E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95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DA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06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0123C8A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646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R5-250865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C0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NRDC TC 8.2.3.18.7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51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98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86A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97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B3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54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4888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5D3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4C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B5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17E2049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6B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R5-250877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EC7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applicability for RRM FR2 PC1 random access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05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DC3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66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8B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38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5D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2B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F7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E7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23720E5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FD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R5-250887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21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PRS-RSRP measurement accuracy test case 16.3.1 including TT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C6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50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507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08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75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AA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0594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CB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F8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E3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0AF28BA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1C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R5-250908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59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16.2.5 including TT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2B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95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8B6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23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1C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EA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E1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FF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1D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6EF44D6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39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R5-250911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B7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16.4.1 including TT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C7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06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E2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36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D5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80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05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9B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63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01B75F5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90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03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16.4.2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D6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38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98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0A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17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8B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4A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94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A1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66B0609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D1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R5-250915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5C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Message content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corerctions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NR RSTD measurement period test cases 14.2.X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26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16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8D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1B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5C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73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0609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F9D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26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4E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7AC4759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3F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R5-250916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FE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Alignment to Rel16 RSTD, PRS-RSRP and Rx-Tx time difference measurement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81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38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A1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36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F6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2B6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5F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6A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F4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26ADFEB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60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R5-250917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A5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to IoT NTN test case 13.6.2.3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28E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0C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22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09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DC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6B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8A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0DF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B2F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21A1AA5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31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R5-250921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99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cases for CSI-RS based L1-RSRP measurement for Satellite Access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65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69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19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6B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E5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FD8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3770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00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18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D1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4A60F06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A6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R5-250922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5C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 for L1-RSRP and L3 measurement accuracy test cases for SAN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62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1E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1DA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48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62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D4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CF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DD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937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360EFC8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68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R5-250923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2C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Message content alignment for RRM FR2 Rel-15 test case 7.6.1.1.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B3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62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21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CA0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17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AB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21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21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87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1EFA7FD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2E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R5-250925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55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to measurement procedures minimum conformance requirements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83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DA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C8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0B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F2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55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3774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D3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35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3E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2B9071C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1A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R5-250927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AD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Completion of RRM NRU channel occupancy measurement accuracy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56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A1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EA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F4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2C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85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3776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5D9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96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50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5BD18B2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B5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R5-250928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02C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RRM NRU inter-frequency measurement accuracy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A6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B2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88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FC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F43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DE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A03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BBE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47D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167C30A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507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R5-250929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D8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Completion of RRM NRU RSSI measurement accuracy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39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96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C4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9E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EC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C5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60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D6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69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5A5B3FD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19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R5-250931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15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TC 8.1.4.4.6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90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984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AD8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7A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8D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0E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E6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FD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32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0670BD8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25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R5-250932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0C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TC 8.1.4.4.7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4E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3B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85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1C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29E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756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F9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5C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F5B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4F1E725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3D4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R5-250934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D1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Idle mode test case 6.1.2.21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79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AF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88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F3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A2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BE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4893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DD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C2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46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670ABA6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A3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R5-250935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04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Idle mode test case 6.1.2.22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0C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983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0BB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AB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ADA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A2B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736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21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CD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1E14646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83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R5-250938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C2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EVM test case for PUCCH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36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CA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DE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A0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AC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A2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1136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C5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22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B7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68924C9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C45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R5-250939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56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FR2 EVM MU for PUCCH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50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6F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E5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A9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4E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3D3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8C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9F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40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633735C1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49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R5-250943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64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statistical testing of receiver characteristics for LTE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B3A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26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D8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E2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C8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F1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5535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B5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EED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04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3566455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24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R5-250944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5C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statistical testing of receiver characteristics for LTE NB-IoT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39A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4F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AB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C1F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34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FC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AE6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B8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282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7479404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D3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R5-250945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03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statistical testing of receiver characteristics for NR SA FR1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1F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19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9F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A4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3C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3C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09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D4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BB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51696F0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30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R5-250946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69A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statistical testing of receiver characteristics for NR SA FR2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60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F7B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AB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63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9E0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CA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08C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28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85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1C5FED6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35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R5-250947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62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statistical testing of receiver characteristics for NR NSA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7E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65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DF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8C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0B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B2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21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C7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07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7F7D5E2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44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R5-250948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DC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statistical testing of receiver characteristics for NR NTN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3B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121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42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D9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33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FF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84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EE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89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5AE1AAE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94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R5-250949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2B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message exceptions of EVM NPRACH test case for NB-IoT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09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50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79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63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9A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63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CE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6F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D5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5E35311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2D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R5-250950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8D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test requirements for in-band emissions for UE category NB1 and NB2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5B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1C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C0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57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2F3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61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0D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B8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D9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30E34FB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41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R5-250951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1F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test procedure of 6.5B.4.4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F4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7B6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EC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116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70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BB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F0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70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B71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35D8C73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B6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R5-250953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E4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tables in Annex A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A4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C4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3E5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14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937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60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3229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45B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E4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36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RP-250730</w:t>
            </w:r>
          </w:p>
        </w:tc>
      </w:tr>
      <w:tr w:rsidR="000879B3" w:rsidRPr="000879B3" w14:paraId="03FA288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09F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R5-250954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22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Removal of unnecessary applicability note from TC 6.3.2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22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A1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8A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D5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9A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4B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D2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8B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58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31D05B1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97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R5-250955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9F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DL UL allocation in 7.3B.2 for Rel-15 FR1 inter-band EN-DC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2A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5D7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8C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85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BE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4C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42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1A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0A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2F6E1F9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68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R5-250957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5A1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DL UL allocation in 7.3B.2 for Rel-17 FR1 inter-band EN-DC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21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F3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FA3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01A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7DC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8E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1905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9F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0D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B7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000464D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58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R5-250959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EF6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message exception of RLM 1Rx test cases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41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1D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88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AE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29D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BE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3780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BC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F5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A5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21B66E0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7C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R5-250961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18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test requirements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random access test cases in Annex F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E7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8BA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07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34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9F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A6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3782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DF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662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29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1760414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3E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R5-250962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44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Core spec alignment for SMTC config of TC 16.6.1.10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F8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A2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E3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2D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57A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2D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5C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BE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C4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1DC0B0E0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ED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R5-250964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E9E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DL frequency of DC_66A_n41A in 7.3B.2.3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134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4B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CC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EB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44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A5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1906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A6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4E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57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RP-250666</w:t>
            </w:r>
          </w:p>
        </w:tc>
      </w:tr>
      <w:tr w:rsidR="000879B3" w:rsidRPr="000879B3" w14:paraId="481D738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E34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R5-250968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80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TC 7.1.1.5.10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94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43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53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B7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91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A1C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0B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C6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8D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4D41E54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64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R5-250970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D3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Tables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Uu-RelayRLC-ChannelID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SL-RLC-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ChannelID</w:t>
            </w:r>
            <w:proofErr w:type="spellEnd"/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DC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48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E3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26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D3A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63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3444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5C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FE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EE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3883D45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2E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R5-250975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B72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12.3.1.2.13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Relay UE / RRC reconfiguration / L2 U2N Relay UE configuration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19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CE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6F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F91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6C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09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60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2D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DEF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2534CFF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F1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R5-250978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C0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test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applicabilities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new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testcases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CB0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CATT, TDIA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6C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78A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7C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57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35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597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A7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B7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5FC0207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7B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R5-250979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4A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Table 4.6.6-7 SL-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ConfigDedicatedNR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05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BF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C2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5A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D1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B3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B7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0C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DF5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0ABC48E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36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R5-250980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22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Relay UE / RRC reconfiguration /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Uu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RLC channel configuration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C4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33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1D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15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AD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9B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DE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D9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8F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3AF4E22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495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R5-250981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512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Relay UE / RRC reconfiguration / PC5 Relay RLC channel configuration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38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EA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7B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18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35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21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ED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80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09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4E1C6BC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BA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R5-250982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3E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test case 12.3.1.2.15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Relay UE /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RRC reconfiguration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C75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73D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D7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39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C0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49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8F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B0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EC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0A32CDC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6A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R5-250983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C1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 test case 14.1.2.2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C9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DB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4C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90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3B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79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B0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EA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ED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458478C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C8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R5-250985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C1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12.3.1.1.20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Remote UE / Reselection of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U2N Relay UE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88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7F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4D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A0D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99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43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4908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AE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E2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9D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422D099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27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R5-250986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56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test case 12.3.1.1.2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76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66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4B4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E7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3A3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F7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2D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F1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FB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5C250FE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AC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R5-250987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C2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test case 12.3.1.1.3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69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76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BD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2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B9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42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C82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7D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65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5FA128C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B2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R5-250988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47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test case 12.3.1.1.19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0B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C8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5F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38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21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57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10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7F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B45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7C3B2FC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39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R5-250989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8B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test case 12.3.1.2.2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B0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52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96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BE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B9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BC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F5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398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087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437E705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EE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R5-250997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5A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Modification of Annex H.3.1 to include a new table for RACH-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ConfigCommon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 be used for BFR TCs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34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18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ED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5A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74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A1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3784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76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A3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6E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75C72B1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87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R5-250998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88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Beam Failure detection and link recovery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B1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791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9D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967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0C5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37E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52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7B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5F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3DCE3FF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EB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R5-250999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74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PICS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A3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A2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5C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25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9E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1AE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EF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9E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7B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18BAB0F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AC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R5-251001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94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Cell configuration mapping for MG enhancement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56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E58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2A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74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4D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AB3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3786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2C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8A6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0F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26B47FB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F3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R5-251002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C3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Minimum conformance requirements for event-triggered reporting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22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32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F1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41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3A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B2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FC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64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06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5E29C67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9D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R5-251003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20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 SA FR2 and FR2-FR2 event-triggered reporting with concurrent Type-2 measurement gap and Pre-MG test case 7.6.17.1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0A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1B1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73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E78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73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9E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AE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A52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46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44E43EE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047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R5-251004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1E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 SA FR2-FR2 event-triggered reporting with two concurrent Pre-MGs test case 7.6.17.2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A7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516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3E3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30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8E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E6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B9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6C1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ED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6583FB0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1D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R5-251007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B15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 SA FR2-FR2 SA event triggered reporting test without gap without interruption test case 7.6.19.1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0D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EE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12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11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4A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8D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3792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50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FA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73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2FAF395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75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R5-251008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A7C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 SA FR2-event triggered reporting test without gap without interruption under non-DRX test case 7.6.19.2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24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3A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E9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18A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3E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F1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FE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59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8A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0C016AD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791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R5-251009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EA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E-UTRAN - NR SA FR2 event-triggered reporting without gap with interruption test case 7.6.19.3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D5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54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548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54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FE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C5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A1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83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D4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1572FA1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85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R5-251010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3F5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Applicability of MG enhancement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B7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17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68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AD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BC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F54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E69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92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51B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7218045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FF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R5-251011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E5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Applicability of rel-18 mobility enhancements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F2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FA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D4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EF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65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8F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5E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478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35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301DBE9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61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0B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FR2 Inter-frequency SSB based L1-RSRP measurement without measurement gap test case 7.6.22.1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C0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336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02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63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97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E8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E7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C8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E5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019F0D2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6C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R5-251020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FA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Minimum conformance requirements correction for NR SA FR2 NES triggering conditional handover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6B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CA3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67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4F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EE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9D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3802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79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37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E30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50257E2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5B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R5-251024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DF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clause 4.5B.4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460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78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3C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CD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D8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45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3447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A4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6F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A9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13CD484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A2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R5-251027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33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Reference Sensitivity downlink configuration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85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0A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72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82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810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FC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3232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08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AE2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65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1D00F56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6F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R5-251028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66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for EN-DC Reference sensitivity testing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61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OPPO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75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BFC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17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65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69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50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4E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AB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6B49D3C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72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R5-251030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32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applicability of NR NTN TC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EB3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7B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01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58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9C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0D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B7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32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74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7C267FC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5A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R5-251031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AB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test procedure 4.9.27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5E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C2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ED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DA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30E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E10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14C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89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BC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70F59D1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91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R5-251032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0D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E-UTRAN - NR SA FR2 event-triggered reporting without gap with interruption test case 8.4.3.1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C8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0F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7A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D5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0E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52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10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B6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E0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247A7B5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96F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R5-251033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29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to reference radio configurations in clause 4.8.1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59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C1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C8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76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4A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35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EC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24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1D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15266D7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6D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R5-251037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6B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SNPN 5GMM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E6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4D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622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34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E8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E7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4914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6A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2A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E2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775D092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C4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R5-251040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80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RRM propagation conditions for RLM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FR2 test cases with fading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31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C3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85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B2E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34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B1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3806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48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D6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3C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4D8DAFB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D5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R5-251041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F3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of RRM propagation conditions for RLM Rel-15 FR2 test cases with fading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212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594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B7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46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42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1D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8D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18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16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1C88EE1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F3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R5-251042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7C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Completion of RRM NRU L1-RSRP test case 11.6.4.1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57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9C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06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94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07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A2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3C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D1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F8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5B2F4ED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D6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R5-251043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A26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Annex F for ATG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19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E8E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09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01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1A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AF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82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5A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E1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0714939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B3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R5-251044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3D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applicability for NPN TC 9.1.11.4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41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01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379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55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F5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16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5F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73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6F8F13E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C7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R5-251047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21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and corrections of applicability for RRM NRU SA FR1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EE6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B9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D3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58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BE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A7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0572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3C0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70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42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1855B78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C5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R5-251064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92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Annex B for PRD20 E-UTRA CA list v1a0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94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B0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173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D4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BC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2B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1060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DD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DCA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6F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1E270A2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B6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R5-251065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20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A.4.3.9 for band n85 for 4Rx antenna ports capabilities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FB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A3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1F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77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84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4Rx_NR_bands_R18-UEConTest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EB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55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52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89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RP-250689</w:t>
            </w:r>
          </w:p>
        </w:tc>
      </w:tr>
      <w:tr w:rsidR="000879B3" w:rsidRPr="000879B3" w14:paraId="3BDEF42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DD6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R5-251066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61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on 7.3.2.5 for test requirements for band n25 and n26 for 4Rx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4C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C40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B1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8B1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29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4Rx_NR_bands_R18-UEConTest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58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4C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88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03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RP-250689</w:t>
            </w:r>
          </w:p>
        </w:tc>
      </w:tr>
      <w:tr w:rsidR="000879B3" w:rsidRPr="000879B3" w14:paraId="2B2D938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46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R5-251067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57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on 4.1.1 for applicability of RF SA FR1 conformance test cases for 4Rx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EF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7F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98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43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185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4Rx_NR_bands_R18-UEConTest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849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7B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DA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65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RP-250689</w:t>
            </w:r>
          </w:p>
        </w:tc>
      </w:tr>
      <w:tr w:rsidR="000879B3" w:rsidRPr="000879B3" w14:paraId="0FD87EE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07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R5-251076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C7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on Ch7 for cross band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isloation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MSD for DC_2A_n41A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F2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EC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B39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C7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12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C3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1910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E8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DC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6A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RP-250666</w:t>
            </w:r>
          </w:p>
        </w:tc>
      </w:tr>
      <w:tr w:rsidR="000879B3" w:rsidRPr="000879B3" w14:paraId="66752014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C7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R5-251078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79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on missing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exception type for two bands CA configurations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04F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8F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1F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B6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D3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86F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0992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DD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8D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FC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RP-250666</w:t>
            </w:r>
          </w:p>
        </w:tc>
      </w:tr>
      <w:tr w:rsidR="000879B3" w:rsidRPr="000879B3" w14:paraId="19B99C9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8C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R5-251084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D0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clause 5 for uplink Tx Switching IE names in TS 38.521-1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5B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16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4C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83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9E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DL_intrpt_combos_TxSW_R18-UEConTest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68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3238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A2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D2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C8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RP-250711</w:t>
            </w:r>
          </w:p>
        </w:tc>
      </w:tr>
      <w:tr w:rsidR="000879B3" w:rsidRPr="000879B3" w14:paraId="48448A0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A38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R5-251085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F4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6.2.3.3.1 for clause number for NS_03N NS_04N and NS_05N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F1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43D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08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FB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4E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E3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0F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BB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3E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RP-250712</w:t>
            </w:r>
          </w:p>
        </w:tc>
      </w:tr>
      <w:tr w:rsidR="000879B3" w:rsidRPr="000879B3" w14:paraId="49025F8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DD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R5-251087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13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clause 6 for IE names in TS 38.521-1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4C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911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35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074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E1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68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3240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2B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68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A4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00D5016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BD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R5-251088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4F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clause 6.5A.2.4 for ACLR description for intra-band NC CA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EE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7E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A1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FA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6B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348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6F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BD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E9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RP-250735</w:t>
            </w:r>
          </w:p>
        </w:tc>
      </w:tr>
      <w:tr w:rsidR="000879B3" w:rsidRPr="000879B3" w14:paraId="3F66A81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50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R5-251089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37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clause 4 and Annex I for IE names in TS 38.521-1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E6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A1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AE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77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63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72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3AD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E9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B9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2F25F541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99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R5-251091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B3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Ch6 for UE capability names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11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E08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5F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E8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2C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F71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1913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80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F55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72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03ABD58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E91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R5-251092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57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Clause 7.3B.2 for intra-band contiguous EN-DC reference sensitivity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E7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94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40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8B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DE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B6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6C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27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AE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6D0FC6B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AF2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R5-251093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73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on Ch7 for UL harmonic and harmonic mixing MSD for DC_3A_n77A and DC_3A_n78A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07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25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4F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EFC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6D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89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12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FD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66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1F3B94B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41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R5-251095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C2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on Ch7 for PC2 cross band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isloation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MSD for DC_2A_n41A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53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C3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09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56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0D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307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1917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FD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5B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5E7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733650E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D0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R5-251097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46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Ch5 and Annex N for UE capability names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E9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668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09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DE1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A3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3C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1919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40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B6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6E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6563776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CF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R5-251098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74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on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exception types for 2CC and 3CC EN-DC configurations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05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81D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69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3C1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C0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FD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11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118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E9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2554BA4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C8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R5-251099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59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on TP analysis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DC_3A_n77A and DC_3A_n78A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BBF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9E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C3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23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59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DD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A64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11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D0B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762CF03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B0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30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on TP analysis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DC_5A_n78A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48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97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22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F4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A6A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3D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7A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2A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3A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5E4D33A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AF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R5-251101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9B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on TP analysis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PC2 DC_2A_n41A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00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C1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B6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F3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B1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ED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A4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B64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39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39D1194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7F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R5-251102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D4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6.6.3.2A for removal of CA BW class for spurious emission band UE co-existence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23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446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28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AA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005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21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5536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DD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29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D2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79DADA8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FD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R5-251103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A9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6.2A.3 for UE additional maximum output power reduction for category M1 UE for B256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C7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BAA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1C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B2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11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55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A5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DA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24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7A5ED84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A6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R5-251105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19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in 16.7.1.3 and 16.7.1.4 on derived parameters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30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74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5F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74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1F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779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3810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A2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22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67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7AD4B07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25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R5-251106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C67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in TCs 4.7.1.2 and 6.7.1.2 on derived parameters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6B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5C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DD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6F8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CC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C0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4A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52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9A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4B719183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DE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R5-251108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654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to 5GS SM tests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E9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66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42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8E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66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7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4915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20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86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E7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RP-250731</w:t>
            </w:r>
          </w:p>
        </w:tc>
      </w:tr>
      <w:tr w:rsidR="000879B3" w:rsidRPr="000879B3" w14:paraId="58B1A3E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2E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R5-251115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4A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Completion of 6.4E.2.4 In-band emissions for V2X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40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46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3D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1E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67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2D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3245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68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7A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7E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0C9E4BD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94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R5-251116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47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TP analysis of 6.4E.2.4 In-band emissions for V2X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63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EE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E7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37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62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206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B3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89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FF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227B9E4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4F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R5-251117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2E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Completion of 6.4E.2.5 EVM equalizer spectrum flatness for V2X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A5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30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14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A5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51C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14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5A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DA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4A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37E0E30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3C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R5-251118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35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TP analysis of 6.4E.2.5 EVM equalizer spectrum flatness for V2X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1A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0F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75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6C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EE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4A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57F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AE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8B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62B1781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45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R5-251121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99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TP analysis of 7.4E NR V2X Maximum input level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40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9E2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6F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C9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65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0B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0999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32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C9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62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0FFCA9C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15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R5-251124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2E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Annex F for NR V2X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0B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D6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890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84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B7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460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3250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BF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37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5B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069599B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AB2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R5-251126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81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6.4E test cases for intra-band concurrent operation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97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D4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E1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CC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4F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NR_SL_enh-UEConTest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87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3251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E0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E9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34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RP-250678</w:t>
            </w:r>
          </w:p>
        </w:tc>
      </w:tr>
      <w:tr w:rsidR="000879B3" w:rsidRPr="000879B3" w14:paraId="3428E23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98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R5-251127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DE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6.5E.1 Occupied bandwidth for V2X for intra-band concurrent operation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80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D7E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B3E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51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DD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F8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E6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30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71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RP-250678</w:t>
            </w:r>
          </w:p>
        </w:tc>
      </w:tr>
      <w:tr w:rsidR="000879B3" w:rsidRPr="000879B3" w14:paraId="0451A06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85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R5-251128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45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6.5E.2 Out-of-band emission for V2X for intra-band concurrent operation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CE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C8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365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89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B3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F5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52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06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2D1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RP-250678</w:t>
            </w:r>
          </w:p>
        </w:tc>
      </w:tr>
      <w:tr w:rsidR="000879B3" w:rsidRPr="000879B3" w14:paraId="608E26F0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31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R5-251131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14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6.5E.4 Transmit intermodulation for V2X intra-band concurrent operation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C8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3E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35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61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AC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NR_SL_enh-UEConTest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80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3255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8A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43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D4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RP-250678</w:t>
            </w:r>
          </w:p>
        </w:tc>
      </w:tr>
      <w:tr w:rsidR="000879B3" w:rsidRPr="000879B3" w14:paraId="2482870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AB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R5-251135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0A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test configuration of Rx spurious emission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B9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B1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A7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46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5A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90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3258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15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84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7F6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2B1CCE8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2E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R5-251136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8BE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minimum requirements of CA configured output power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BB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02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F0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17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68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FF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96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DB3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75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3BAF1FD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57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R5-251140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90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A-MPR for Band n8 with PC2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33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323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30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24B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28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64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3262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EA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6A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1B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RP-250684</w:t>
            </w:r>
          </w:p>
        </w:tc>
      </w:tr>
      <w:tr w:rsidR="000879B3" w:rsidRPr="000879B3" w14:paraId="6B5F31D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E3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R5-251141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A4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of headings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29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F4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19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D7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18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89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951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E4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0B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3F05CB8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F4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R5-251142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5D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ON OFF time mask CA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96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53E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81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C0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8C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DB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A9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AC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44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173C111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16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R5-251144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23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SS-SINR measurement for Satellite Access test 14.6.3.1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18D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04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E54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BB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63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2E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0964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4B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63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6F2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6D1576A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0B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R5-251145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388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inter-frequency SS-SINR Absolute and relative accuracy for Satellite Access test 14.6.3.2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35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794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E0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83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2B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BC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96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278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44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76A506F4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5E3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R5-251154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93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NR-NTN SSB based L1-RSRP Measurement Accuracy test cases 14.6.4.1 and 14.6.4.2 including TT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7D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F1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BC8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88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EA9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45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3815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35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80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E5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1834548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8BE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R5-251155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B6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NR-NTN SS-SINR Measurement Accuracy test cases 14.6.3.1 and 14.6.3.2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14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DE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F7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0E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6D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89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20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57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6B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18AB402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AE7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R5-251156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5A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in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CSI-RS based L1-RSRP measurement test case 16.6.4.5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1F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47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34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0D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BA8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92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2D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92C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84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0BADF40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60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R5-251158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48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TE connection diagram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2RX PRACH test cases 16.3.2.2.x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38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F1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9E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4E6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DD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E1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3819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8AC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29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B0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7B31CDF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F7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R5-251159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87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TE and UE connection diagram for PRACH test cases 6.3.2.2.x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BD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015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6B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43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0B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B98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03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0B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CB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05B07DD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CF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R5-251160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33F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4-step RA type PRACH test cases 16.3.2.2.x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14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C7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07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16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DB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BC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73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09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7C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0089141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FB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R5-251162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E9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SDR test case 5.5.3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F5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09E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88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3D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73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5BE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89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79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65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RP-250740</w:t>
            </w:r>
          </w:p>
        </w:tc>
      </w:tr>
      <w:tr w:rsidR="000879B3" w:rsidRPr="000879B3" w14:paraId="57655AC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12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R5-251163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58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NR-NTN DCI-based BWP switch test case 14.4.3.1.1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3B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54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AF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3D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74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BF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67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CA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C6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622611B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34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R5-251164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97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NR-NTN RRC-based BWP switch test case 14.4.3.2.1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68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11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C4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B48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04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2C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3B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65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DF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7E8F49C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54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R5-251165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5E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NR-NTN CBW change test case 14.4.4.1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8A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6C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2D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369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0A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39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AF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46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24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352C33B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42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R5-251167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BF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NR-NTN two-gap inter-frequency test cases 14.5.2.4 and 14.5.2.6 including TT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95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F5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F2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17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68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87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3826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DF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20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9A3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4CF6E30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0D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R5-251170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DF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NR-NTN intra-frequency Handover test case 14.2.1.1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64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B06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0F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D1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D8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09D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3829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9A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DE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13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6E42936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01E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R5-251174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36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NR-NTN intra-frequency test cases 14.5.1.x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6C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B5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A9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EE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D1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7D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3833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4F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1A6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FE1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RP-250674</w:t>
            </w:r>
          </w:p>
        </w:tc>
      </w:tr>
      <w:tr w:rsidR="000879B3" w:rsidRPr="000879B3" w14:paraId="23C9C3F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E71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R5-251175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58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NR-NTN two-gap intra-frequency test cases 14.5.1.5 and 14.5.1.6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10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B1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39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90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319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11B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29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46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48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320CA20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C8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R5-251177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70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General corrections for NR-U RRM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A8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EA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77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FA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D4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9A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3836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832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36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8C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30AD504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C0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R5-251178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01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NR-U SFTD measurement test 12.4.1.1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C7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2D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D5B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F7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02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38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120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7C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1D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RP-250669</w:t>
            </w:r>
          </w:p>
        </w:tc>
      </w:tr>
      <w:tr w:rsidR="000879B3" w:rsidRPr="000879B3" w14:paraId="7C57F03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BC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R5-251179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1A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NR-U SFTD measurement test 12.5.1.1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13E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E9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1B9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A90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8D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D1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9A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17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CE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75CC7BC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6CD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R5-251180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A7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RSSI and Channel Occupancy tests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A0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72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73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80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72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B77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10B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5D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18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2B404FD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DB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R5-251181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F5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Annex E for NR-U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B4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3D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5F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32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FED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82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91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C9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F0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5A3D310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4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R5-251186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81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statement of RRM tests 16.6.2.9 and 16.6.2.10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28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CC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06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19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A1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34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3845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07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21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75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36493AB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CE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R5-251187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19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 configuring NCD-SSB 16.6.1.x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7B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AB5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BB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9A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3E4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A8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17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A9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10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460F9E5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1D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R5-251188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5F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NR-NTN test applicability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0E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09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75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84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35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AF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9B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57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CF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1AB907C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BB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R5-251189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C7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NR-U test applicability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B1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9E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0C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AA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FF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56F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AC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27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FC0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4DB0D35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78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R5-251190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CE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inter-frequency test cases 14.5.2.1, 14.5.2.2 and 14.5.2.3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95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4A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9B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503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AF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B0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51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02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4A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3CA63ED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D3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R5-251191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E4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two-gap inter-frequency test cases 14.5.2.4 and 14.5.2.6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62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81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FD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CD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3E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4B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9C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36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00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062AD45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D0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R5-251192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F5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Radio Link Monitoring Out-of-Sync test cases 14.4.1.1, 14.4.1.3, 14.4.1.5 and 14.4.1.7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22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1C0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5B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67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42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0C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03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87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DB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56EF0C2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FA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R5-251193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8A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Radio Link Monitoring In-Sync test cases 14.4.1.2, 14.4.1.4, 14.4.1.6 and 14.4.1.8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EE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E7F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D3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5CE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59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D9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416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3B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C7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18F99B0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3E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R5-251194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E0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intra-frequency Handover test cases 14.2.1.1, 14.2.1.3 and 14.2.1.5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0F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15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93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2A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4BA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7F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33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8AF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E8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094E56E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D36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R5-251195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A0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NR-NTN inter-frequency Handover test cases 14.2.1.2, 14.2.1.4 and 14.2.1.6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D8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29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9E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CA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A1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48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49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29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1F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7696B353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8F0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R5-251209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A0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Talk Mode TRP and TRS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88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 Trading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F06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CB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CF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A0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NR_FR1_TRP_TRS_enh-UEConTest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81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0023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D3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F13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87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RP-250709</w:t>
            </w:r>
          </w:p>
        </w:tc>
      </w:tr>
      <w:tr w:rsidR="000879B3" w:rsidRPr="000879B3" w14:paraId="76589D1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64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R5-251212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87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for REFSENS power level test for XR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Ues</w:t>
            </w:r>
            <w:proofErr w:type="spellEnd"/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24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 Trading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CB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03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46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038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56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0578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8E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09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AC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RP-250693</w:t>
            </w:r>
          </w:p>
        </w:tc>
      </w:tr>
      <w:tr w:rsidR="000879B3" w:rsidRPr="000879B3" w14:paraId="425300E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B5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R5-251216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70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Applicability for 2AoA spherical coverage test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16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 Trading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73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088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4B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00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E6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0579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F4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4E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593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357F146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2E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R5-251229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5E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12.3.1.1.1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Remote UE /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Synchronization /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Synchonization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Reference Source (Re-) Selection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9D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7B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FD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65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16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2C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4920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F6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29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A3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59654DEE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38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R5-251238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92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SIB19 for Inter-RAT TC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E6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C5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EE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53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50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6B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1502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12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69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C7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RP-250721</w:t>
            </w:r>
          </w:p>
        </w:tc>
      </w:tr>
      <w:tr w:rsidR="000879B3" w:rsidRPr="000879B3" w14:paraId="64E1DB3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79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R5-251239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8B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eMTC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SENSE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71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EB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27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64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4C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BD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10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D9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D3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1C5EE88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B8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R5-251240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D9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related to AC-Barring per PLMN 8.1.2.6a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999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NTT DOCOMO, INC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CD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20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62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37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44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82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C8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F3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RP-250725</w:t>
            </w:r>
          </w:p>
        </w:tc>
      </w:tr>
      <w:tr w:rsidR="000879B3" w:rsidRPr="000879B3" w14:paraId="0FFCFEB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BF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R5-251241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91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EMM test case 9.2.1.1.26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EA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E5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E1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4EB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BCA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9C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6E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02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70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RP-250721</w:t>
            </w:r>
          </w:p>
        </w:tc>
      </w:tr>
      <w:tr w:rsidR="000879B3" w:rsidRPr="000879B3" w14:paraId="31F4FFB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3D8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R5-251242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0D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LTE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only mode test case 11.3.5.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F3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52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07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968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D81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C6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7F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CC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32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1CF16F4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05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R5-251243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0D0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AC Barring Per PLMN test case 13.5.5a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FB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06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6C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EC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2B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40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669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B6B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AF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RP-250725</w:t>
            </w:r>
          </w:p>
        </w:tc>
      </w:tr>
      <w:tr w:rsidR="000879B3" w:rsidRPr="000879B3" w14:paraId="24F72C0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62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R5-251244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E6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case related to AC-Barring per PLMN 13.5.6a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BE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B4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A3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08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D4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33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6B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33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09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RP-250725</w:t>
            </w:r>
          </w:p>
        </w:tc>
      </w:tr>
      <w:tr w:rsidR="000879B3" w:rsidRPr="000879B3" w14:paraId="5BFE047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63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R5-251245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DB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related to AC-Barring per PLMN 13.5.2d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FE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NTT DOCOMO, INC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45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74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DD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0E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8B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10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77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9C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RP-250725</w:t>
            </w:r>
          </w:p>
        </w:tc>
      </w:tr>
      <w:tr w:rsidR="000879B3" w:rsidRPr="000879B3" w14:paraId="25ADEFE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13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R5-251246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AF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related to AC-Barring per PLMN 13.5.3c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99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NTT DOCOMO, INC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8C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E3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F5F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9E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AD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AE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9F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5C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RP-250725</w:t>
            </w:r>
          </w:p>
        </w:tc>
      </w:tr>
      <w:tr w:rsidR="000879B3" w:rsidRPr="000879B3" w14:paraId="0FC2499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99D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R5-251247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D6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CP EDT TC 23.1.3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5E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11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B2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F4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E0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EF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2A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37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FC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23FEF5A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9C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R5-251248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32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UP EDT TC 23.2.4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4A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A2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2B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ED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24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36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55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A36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84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35D801F8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D6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R5-251250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56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NB-IoT test case 22.2.3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63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A0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60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2BB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87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61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5419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EF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3C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C7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RP-250726</w:t>
            </w:r>
          </w:p>
        </w:tc>
      </w:tr>
      <w:tr w:rsidR="000879B3" w:rsidRPr="000879B3" w14:paraId="4A1F3BF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50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R5-251251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F9F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NB-IoT SENSE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74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AA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28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AB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6C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FD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A0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7E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4B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2F310FF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E1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R5-251252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2E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Correcting test case 22.1.3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86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AC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83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D9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15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57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B0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B7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0E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3AAF1D4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6F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R5-251253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AE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applicability of NB-IoT TC 22.3.1.10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F3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60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3B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23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705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DA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1484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70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2D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70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0D05DB4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A7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R5-251254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6A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references and conditions C436 and C437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DE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6B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FB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0B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0C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5A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1486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97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D6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39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3515026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98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R5-251255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ABD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IE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CandidateTCI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-State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74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8F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C2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F4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F3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28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88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C45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92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67BD950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A4C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R5-251256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EF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IE LTM-TCI-Info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79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27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E1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33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DD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64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AB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F4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82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79F0A06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B6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R5-251257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7D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Interpretation of UL NAS IE presence and values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831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9A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F1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61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C1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A6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FC2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BF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23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5E0175D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7C8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R5-251258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BC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 new PICS for Multi CG test case 7.1.1.6.5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17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59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5E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6A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86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3B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B4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8B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8E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64987A0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BE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R5-251259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F8D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UTRAN NITZ testcase 9.4.10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2C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Keysight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AB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F3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34.123-1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30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FB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8F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3941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D7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37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AC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RP-250721</w:t>
            </w:r>
          </w:p>
        </w:tc>
      </w:tr>
      <w:tr w:rsidR="000879B3" w:rsidRPr="000879B3" w14:paraId="379575F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6A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R5-251260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A8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 Idle test case 6.1.2.22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86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F2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C8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CC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61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16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65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10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626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5F92440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44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R5-251261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3F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testcase 7.1.1.8.1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AB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A9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5C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108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A5D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AB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9D2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61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9E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241C9AB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75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R5-251263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99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 BWP test case 7.1.1.8.1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2C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90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DA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A9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29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D3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4871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36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DB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88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48A445D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CD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R5-251264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8C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feMIMO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MAC test case 7.1.1.1.19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0D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Lenovo, 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33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2D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AD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C3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DD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7E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3E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FF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7729B4A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959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R5-251265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37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feMIMO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MAC test case 7.1.1.2.7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2B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Lenovo, 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92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754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56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52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77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F8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8D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A0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5E2D995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54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R5-251266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CA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feMIMO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MAC test case 7.1.1.3.17.1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7A1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Lenovo, 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C6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3D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8D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50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A9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241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78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0B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06C0B95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0E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R5-251267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B6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feMIMO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MAC test case 7.1.1.3.17.2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EB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Lenovo, 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C5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C1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79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E0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E5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4E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41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49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28C23F9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1D3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R5-251268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10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test case 8.1.3.1.24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E8E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B6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A3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8E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ED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20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55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0E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4A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050E53E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E72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R5-251269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43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test case 8.1.3.1.25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EF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88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22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55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7F9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14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F3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4B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35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0D939DA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AF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R5-251270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8D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MR-DC RRC TC 8.2.1.1.1 and 8.2.1.1.2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D7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22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FC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A1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07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87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4798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F4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7CA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D4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62F4BAE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71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R5-251271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01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MR-DC RRC TC 8.2.2.6.1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39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76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82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EA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FE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54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4799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47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CF7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7B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1D3CFD1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05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R5-251274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AA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CEN alignment test case 21.25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D0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85B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56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79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E2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EF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1585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3E2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22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078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1D814F9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603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R5-251275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86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CEN alignment test case 21.26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D1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3F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0C3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0B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31D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FCA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9E7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4A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81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6925913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A7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R5-251276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25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SIP INFO messages for CEN alignment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2C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A9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A2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28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19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DC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9D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AB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BA4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2809054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EF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R5-251277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674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R16 IDC TC 8.1.5.10.8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3D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76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A6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50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B8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73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CE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34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24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516266A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C42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R5-251278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42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5GMM TC 9.1.4.1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89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D4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EC2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6D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BD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E4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14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B6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62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0DE417B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51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R5-251279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12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5GMM TC 9.1.13.2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FC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2A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50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9A9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402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53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BE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F2C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E5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6E4018A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0D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R5-251280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BD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5GMM TC 9.2.4.1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1B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67F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5E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9F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87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9A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99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56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21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41AC441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B6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R5-251281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12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5GMM TC 9.2.5.1.2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1D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9F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E6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E6D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8C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7B1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B7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795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07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574BA03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35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R5-251282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D4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Emergency services TC 11.4.1 and 11.4.4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3B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Inc., 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2B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B0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1C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DA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D6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AB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8EB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FC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5FA7951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59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R5-251283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C4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NR5GC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over IMS testcase 11.5.1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BF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Qualcomm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488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6F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28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751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BB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D7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FA3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9B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174B39A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0C2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R5-251284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7A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14.1.2.3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CA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5A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AC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CC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D2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E6E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CCC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5A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4F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7432765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0B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R5-251285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BC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applicability for test case 11.1.7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95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51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2E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09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4F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F5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F5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B7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FC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1628D01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A7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R5-251286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F0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5G-NR test cases applicability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02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MediaTek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57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5B2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838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1A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04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BF3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24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02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69EBEF02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A8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R5-251288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FB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SIG default test frequencies for band n106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55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TF160, 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F1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60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3D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0E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B4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3451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52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68D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7A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26495C6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1C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R5-251289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64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RRC IE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PhysicalConfigDedicated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-NB-DEFAULT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6B7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B2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46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69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29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28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1B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8D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68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2D42B60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6E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R5-251290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F0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SIB31-NB for NB-IoT NTN enhancement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1E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96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8B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ED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1A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99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54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0C5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C0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1303047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26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R5-251292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C0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NB-IoT NTN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. TC 22.2.17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C4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93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74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37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BF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37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5398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61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78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87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47D0810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E5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R5-251293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A4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IoT NTN discontinuous coverage TC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D9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15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85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01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45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F0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608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BA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D9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390DB1C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2D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R5-251294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9B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to IoT NTN enhancement test case 22.4.32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35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66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DE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57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D9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EA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EC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EA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049D9F1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6C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R5-251295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58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IoT NTN enhancement test case 22.3.1.15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D6E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181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47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47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3D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9F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66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23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FB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39CAC5B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49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R5-251296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18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updates to IoT NTN enhancement test case 22.4.32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65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80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D6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5C5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8C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B95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1491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B8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C9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1C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4333E77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6D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R5-251297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74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NR NTN TC 8.1.3.1.26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97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75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F9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0B2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63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6C1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4795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BE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6F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6B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7C0CC2E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EE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R5-251298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04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Introduction of RRM Measurement Capability PICS for NR NTN Rel-18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F9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62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76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3B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60B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F3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57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AE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28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RP-250712</w:t>
            </w:r>
          </w:p>
        </w:tc>
      </w:tr>
      <w:tr w:rsidR="000879B3" w:rsidRPr="000879B3" w14:paraId="0444A50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52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R5-251299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0F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NR NTN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Cell reselection,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Sintrasearch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Snonintrasearch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/ location based measurements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184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29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2E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B94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5E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7E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A3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EA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F0A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RP-250712</w:t>
            </w:r>
          </w:p>
        </w:tc>
      </w:tr>
      <w:tr w:rsidR="000879B3" w:rsidRPr="000879B3" w14:paraId="175946A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15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51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NR NTN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Measurement configuration control and reporting / Event D2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6E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D7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F4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6A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6F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02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AC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0A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3CC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RP-250712</w:t>
            </w:r>
          </w:p>
        </w:tc>
      </w:tr>
      <w:tr w:rsidR="000879B3" w:rsidRPr="000879B3" w14:paraId="11C049E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51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R5-251301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F7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SL PDCP TC 12.1.10.1.3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F9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98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0D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8F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8A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36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7A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0A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01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02F1F04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FE5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R5-251302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F98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SL SDAP TC 12.1.11.1.1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2D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FC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3B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E1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26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07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659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BB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82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11A8F7E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44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R5-251303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CD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SL SDAP TC 12.1.11.1.2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90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80F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45E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E9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E5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EC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964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9F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A4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7C420D9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C4C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R5-251304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A7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TC 12.2.4.1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8D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04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65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26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BE2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B7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1F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9BA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ED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24C8A35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20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R5-251305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C34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SL PDCP TC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70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EF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39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FE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FE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04A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09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07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6B2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4741C53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10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R5-251306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EA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PIXIT for SL PDCP Reordering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E0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E75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DB7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A8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28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5C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F8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E9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C5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61AE422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9C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R5-251307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61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test procedure for 5G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ProSe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Layer-2 U2N Relay / Remote UE RRC Reestablishment / Remote UE side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D7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20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8C7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00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84E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2E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D8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B8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A2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02C8EB4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E01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R5-251308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6D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12.3.1.1.9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Remote UE / RRC reconfiguration / L2 U2N Remote UE configuration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788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D2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B0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A2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C8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EE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81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2C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CBA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4F122F6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AF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R5-251309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EC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12.3.1.1.11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Remote UE / Radio link failure related actions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6A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33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1B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F0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CC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0B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69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52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6B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2CA99F2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09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R5-251310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6D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12.3.1.1.18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Remote UE /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radio link failure related actions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93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7B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9E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AA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0C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A3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92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38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E1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10F6414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6F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R5-251311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A2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12.3.1.2.14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Relay UE / Radio link failure related actions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4F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C7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05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9C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A8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3D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7C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E82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26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RP-250679</w:t>
            </w:r>
          </w:p>
        </w:tc>
      </w:tr>
      <w:tr w:rsidR="000879B3" w:rsidRPr="000879B3" w14:paraId="607DCC8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39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5B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12.3.1.2.16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Relay UE /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radio link failure related actions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A1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7F8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FC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A85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E11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FBE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9A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E78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16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RP-250680</w:t>
            </w:r>
          </w:p>
        </w:tc>
      </w:tr>
      <w:tr w:rsidR="000879B3" w:rsidRPr="000879B3" w14:paraId="34AD4CB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11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R5-251313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F5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further coverage enhancement SIG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F3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5C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B1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1D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1D8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04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23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66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B4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RP-250696</w:t>
            </w:r>
          </w:p>
        </w:tc>
      </w:tr>
      <w:tr w:rsidR="000879B3" w:rsidRPr="000879B3" w14:paraId="305DF2C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0A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R5-251314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B0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applicability of further coverage enhancement SIG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03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C2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D3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A1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BE4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E4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4D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9A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A6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RP-250696</w:t>
            </w:r>
          </w:p>
        </w:tc>
      </w:tr>
      <w:tr w:rsidR="000879B3" w:rsidRPr="000879B3" w14:paraId="1395FB7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9E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R5-251315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DE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Single DCI test case 7.1.1.3.26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51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E6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A8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89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F3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22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29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8B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D8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RP-250697</w:t>
            </w:r>
          </w:p>
        </w:tc>
      </w:tr>
      <w:tr w:rsidR="000879B3" w:rsidRPr="000879B3" w14:paraId="1A1E59E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E0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R5-251316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2C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TC 8.1.5.1.1 for Further NR mobility enhancements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F3D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7D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48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6E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EC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5B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4796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60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7D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45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1D7BDB1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99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R5-251317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F8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TC 8.2.1.1.1 and 8.2.1.1.2 for Further NR mobility enhancements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34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30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3F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F5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7D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22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4797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56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5D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43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5EFBEAB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BF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R5-251318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C9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MAC SDT Test Case 2-step RACH/Success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0F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292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39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8D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C6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NR_MT_SDT-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41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65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41D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D9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RP-250702</w:t>
            </w:r>
          </w:p>
        </w:tc>
      </w:tr>
      <w:tr w:rsidR="000879B3" w:rsidRPr="000879B3" w14:paraId="62B8F5A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88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R5-251319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15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MT-SDT test case 2-step RACH/Success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1D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4D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08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61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9E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NR_MT_SDT-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41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EB9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88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85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RP-250702</w:t>
            </w:r>
          </w:p>
        </w:tc>
      </w:tr>
      <w:tr w:rsidR="000879B3" w:rsidRPr="000879B3" w14:paraId="4BBDE8E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F7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R5-251320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44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IDC FDM TC 8.1.5.10.9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C7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DE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80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80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D9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48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29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AD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37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RP-250703</w:t>
            </w:r>
          </w:p>
        </w:tc>
      </w:tr>
      <w:tr w:rsidR="000879B3" w:rsidRPr="000879B3" w14:paraId="34A3B8F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42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R5-251321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F1F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8.1.5.10.10 for R18 IDC enhancement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BD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B7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549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F8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3F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A8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E9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D3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DF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RP-250703</w:t>
            </w:r>
          </w:p>
        </w:tc>
      </w:tr>
      <w:tr w:rsidR="000879B3" w:rsidRPr="000879B3" w14:paraId="18042BB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36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R5-251322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56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NR IDC test cases 8.1.5.10.10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DF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8D3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1F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A4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3C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59D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63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C4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AA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RP-250703</w:t>
            </w:r>
          </w:p>
        </w:tc>
      </w:tr>
      <w:tr w:rsidR="000879B3" w:rsidRPr="000879B3" w14:paraId="2D7CCE4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EF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R5-251323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FB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NR NTN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for Coverage enhancement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EA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80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0C2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DD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B1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C6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81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16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35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RP-250712</w:t>
            </w:r>
          </w:p>
        </w:tc>
      </w:tr>
      <w:tr w:rsidR="000879B3" w:rsidRPr="000879B3" w14:paraId="07E9D80B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2E2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R5-251325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D69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5G support for USIM parameters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F7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9F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BB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B5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F8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2C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51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16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11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3C569DB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1C7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R5-251326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52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scope for 5G support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DB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4E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311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6A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77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CF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D3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6E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BC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4E70481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39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R5-251328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FA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for 5G support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BC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F1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8C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8D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C9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D7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2B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CD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6E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33A6D6C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31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R5-251329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86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scope for 5G support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A0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4D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BF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4F3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EB8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56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9C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E0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B6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30238A8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14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R5-251330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65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scope for 5G support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A8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DC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5EC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CE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7A5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CB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F1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86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DF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50AEE2B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03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R5-251331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26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test cases to add 5G support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591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C93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C9A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BF8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9A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64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FA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FB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83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1ADEFC0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83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R5-251332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84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Introduction of PICS to support equivalent SNPN for new Rel-18 NPN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895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482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37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88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69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5A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2D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0B7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CE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RP-250705</w:t>
            </w:r>
          </w:p>
        </w:tc>
      </w:tr>
      <w:tr w:rsidR="000879B3" w:rsidRPr="000879B3" w14:paraId="0DCB933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CF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R5-251333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04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6.5.3.10 SNPN Selection in Automatic Mode / Selecting equivalent SNPN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A3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0E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4F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BD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32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7A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7C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17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89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RP-250705</w:t>
            </w:r>
          </w:p>
        </w:tc>
      </w:tr>
      <w:tr w:rsidR="000879B3" w:rsidRPr="000879B3" w14:paraId="3A4F515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74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R5-251334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C7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new R18 NPN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F4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EF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8F5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21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CC6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57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97C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DD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3E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RP-250705</w:t>
            </w:r>
          </w:p>
        </w:tc>
      </w:tr>
      <w:tr w:rsidR="000879B3" w:rsidRPr="000879B3" w14:paraId="4C188AD4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2E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R5-251339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78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contents of 200 OK message for CEN alignment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3C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36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0D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C1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4C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20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1577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69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2B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750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6E49022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CD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R5-251340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ED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21.19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63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AA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BA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E4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391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66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2C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5F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79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688F9F7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71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R5-251341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96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21.20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C6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AD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134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4EF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C1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29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78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F4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27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533B26F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71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R5-251342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00C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21.21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5E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D5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63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0F8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A1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E9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68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BB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11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4767554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5D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R5-251343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75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21.22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24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A4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E0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C8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995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08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D5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D8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96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218AA24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51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R5-251344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F4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21.23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E4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71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34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69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D83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0F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CDB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D1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F7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0DCD51D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0B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R5-251345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BD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21.24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DA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2C8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F6E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C7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29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29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800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14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0F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29958E2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80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R5-251346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192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updates to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D5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16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AC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B0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D01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10A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0355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CF8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B4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CBD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22B1CBF3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4D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R5-251348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BC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NB-IoT EMM test case 22.5.6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00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503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D6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F3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BC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15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5409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882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7E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B5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RP-250726</w:t>
            </w:r>
          </w:p>
        </w:tc>
      </w:tr>
      <w:tr w:rsidR="000879B3" w:rsidRPr="000879B3" w14:paraId="4C2E5F84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E8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R5-251350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96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LTE RACS Test case 8.5.5.1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3C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 LTD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7F2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0F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0C9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8A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50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5437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82C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0E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B0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0601CCB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22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R5-251351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35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NBIOT testcase 22.3.1.1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7C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ED5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F0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FE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4B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6E6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5C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11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A4B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RP-250726</w:t>
            </w:r>
          </w:p>
        </w:tc>
      </w:tr>
      <w:tr w:rsidR="000879B3" w:rsidRPr="000879B3" w14:paraId="76B3B8E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7CE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R5-251352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45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PUR test case 22.1.5 for NTN Control Plane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CIoT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optimisation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75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82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81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A9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D5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616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A3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FC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F1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13B3556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5B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R5-251353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5C9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PUR test case 22.1.6 for NTN User Plane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CIoT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Optimization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1F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97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7E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9D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FDC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74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19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3C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E79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2409D83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6F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R5-251354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5F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Correcting test case 22.1.4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B9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6AB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AAA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2B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B8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37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977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AC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9E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261D313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0E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R5-251355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82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Adding applicability for PUR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50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A0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76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39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B8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24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1490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F5C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62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AD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0D27974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F8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R5-251356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A2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test case 6.3.2.2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2F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 Computer Trading Co.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BD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03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02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F8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7E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83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AF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E6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2C69DEB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23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R5-251357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91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8.1.4.1.10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EF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7C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41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08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B3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005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F83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A1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16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010C578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FD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R5-251359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F9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 11.5.x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C6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F7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BA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C11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45F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3A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4820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E9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87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56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3130123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49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R5-251360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5A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11.5.2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40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56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39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AD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08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0B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65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C0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EFF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4C4D04B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18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R5-251364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33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LTM Test Case Correct handling of MAC control information / LTM Cell Switch Command / UL transmission without random access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84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C2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0A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3B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5B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7A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4918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D3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2F3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70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01BF40B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B86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R5-251365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4C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Introduction of Coverage Enhancement PICS for NR NTN Rel-18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5C6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98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70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A3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7F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7A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EA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EF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205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RP-250712</w:t>
            </w:r>
          </w:p>
        </w:tc>
      </w:tr>
      <w:tr w:rsidR="000879B3" w:rsidRPr="000879B3" w14:paraId="6BE522E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5A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R5-251366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95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applicablity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new NR NTN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6C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2C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45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08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71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61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AC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501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E2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RP-250712</w:t>
            </w:r>
          </w:p>
        </w:tc>
      </w:tr>
      <w:tr w:rsidR="000879B3" w:rsidRPr="000879B3" w14:paraId="672E299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0C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R5-251368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CB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default parameters for DSR testcases to common specification.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D3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14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62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D2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5E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34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3435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49D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23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DCB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RP-250693</w:t>
            </w:r>
          </w:p>
        </w:tc>
      </w:tr>
      <w:tr w:rsidR="000879B3" w:rsidRPr="000879B3" w14:paraId="77FDB62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31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R5-251369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10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XR test case 8.1.5.10.7 - UAI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20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5CD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80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CC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21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36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5FB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52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9E6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RP-250693</w:t>
            </w:r>
          </w:p>
        </w:tc>
      </w:tr>
      <w:tr w:rsidR="000879B3" w:rsidRPr="000879B3" w14:paraId="7E24041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6A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R5-251370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63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Resubmission of testcase 7.1.1.3.21 with final additions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CA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88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656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CA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FA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26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7C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29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9C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RP-250693</w:t>
            </w:r>
          </w:p>
        </w:tc>
      </w:tr>
      <w:tr w:rsidR="000879B3" w:rsidRPr="000879B3" w14:paraId="6C2CBDD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FF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R5-251371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89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Completing testcase 7.1.1.5.8 specific message content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CA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62F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FE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44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0E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79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6A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8F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B6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RP-250693</w:t>
            </w:r>
          </w:p>
        </w:tc>
      </w:tr>
      <w:tr w:rsidR="000879B3" w:rsidRPr="000879B3" w14:paraId="5B580B0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E6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R5-251373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FC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LPHAP SRS configuration enhancements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3D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2B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07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C0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09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CC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0188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9D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8F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95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RP-250706</w:t>
            </w:r>
          </w:p>
        </w:tc>
      </w:tr>
      <w:tr w:rsidR="000879B3" w:rsidRPr="000879B3" w14:paraId="268E988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4D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R5-251374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BF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and update of test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applicabilities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Rel-18 positioning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4D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7F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E7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EF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74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1F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0174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BE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DF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E5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RP-250706</w:t>
            </w:r>
          </w:p>
        </w:tc>
      </w:tr>
      <w:tr w:rsidR="000879B3" w:rsidRPr="000879B3" w14:paraId="4AAFDB5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7C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R5-251375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80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Generic procedure 4.5.2.2-2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D55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Inc., 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E0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E3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56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24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FB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08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245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B7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0C57226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AC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R5-251376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D46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LTM test case 7.1.1.1.29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D0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61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23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70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7E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80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D5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84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06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6394ACD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4A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R5-251377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85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A.2.8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B7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0B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F0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89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33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E2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FD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599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A3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RP-250722</w:t>
            </w:r>
          </w:p>
        </w:tc>
      </w:tr>
      <w:tr w:rsidR="000879B3" w:rsidRPr="000879B3" w14:paraId="3E03AF2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84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R5-251378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5E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Adding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PURConfigurationRequest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-NB message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07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79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7A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23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C2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48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C4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1A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077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45BF5AF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309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R5-251379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B5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32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B3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4F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EE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94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1C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DC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14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88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4BC8DC3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B8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R5-251380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DE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BC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C8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49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4F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02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2C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28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D3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2A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5C2DD02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C9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R5-251381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544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emergency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43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41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C25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FC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8F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30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22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5D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01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6B950F4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00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R5-251382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B90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 new test case 8.17 Initial Registration / IMS data channel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A8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38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2E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D9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22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94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32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05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25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RP-250716</w:t>
            </w:r>
          </w:p>
        </w:tc>
      </w:tr>
      <w:tr w:rsidR="000879B3" w:rsidRPr="000879B3" w14:paraId="674F2C3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D3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R5-251383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D00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 new test case 6.10 Initial Registration / IMS data channel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46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2F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259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50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34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EA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AC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6C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EB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RP-250716</w:t>
            </w:r>
          </w:p>
        </w:tc>
      </w:tr>
      <w:tr w:rsidR="000879B3" w:rsidRPr="000879B3" w14:paraId="3392C8C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4B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R5-251386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91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case 10.16 Emergency Call with emergency registration / RTT activated / 5GS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6A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Vodafone GmbH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E4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E7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96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5A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2F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0650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EB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40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A3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RP-250732</w:t>
            </w:r>
          </w:p>
        </w:tc>
      </w:tr>
      <w:tr w:rsidR="000879B3" w:rsidRPr="000879B3" w14:paraId="63EF53A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DB3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R5-251387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C9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case 10.17 Emergency Call with emergency registration / add RTT and remove RTT / 5GS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DA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Vodafone GmbH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F2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A9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AB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F4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9F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6F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56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FF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1E63AF8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817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R5-251390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55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UAS TC 9.1.6.2.3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33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98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E2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5E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E0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BEF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4889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B08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3D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F0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77159D24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5E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R5-251397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DA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new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applicabilities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test case Initial Registration / IMS data channel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A33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8B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4C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CD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24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8A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0351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20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4D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AA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RP-250716</w:t>
            </w:r>
          </w:p>
        </w:tc>
      </w:tr>
      <w:tr w:rsidR="000879B3" w:rsidRPr="000879B3" w14:paraId="1128EBA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5A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R5-251398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54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11.7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C6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30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A1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4E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E9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3D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C2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BD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5A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1DB7EA8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44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R5-251399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A1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11.8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B6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81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07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19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A6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5B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D3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40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D7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1470056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92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33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11.9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FE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C6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52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9A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7C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7B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428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CD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83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14AAFD9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D1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R5-251401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EB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11.10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A79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23F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C3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87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B2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E46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69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A2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D4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51645ED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59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R5-251402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C1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11.11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5A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EC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E88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39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EE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CC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1E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C1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E96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1890282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86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R5-251403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03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11.12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2B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A1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23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04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30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DA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1F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25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8E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4CA6590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73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R5-251404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C7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11.13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70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B4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10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38A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39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87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2B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1F3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975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436EC7D5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28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R5-251406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10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applicablity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new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NGeCall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CEN alignment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F1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42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94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15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4E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C5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0350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2F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6D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72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RP-250718</w:t>
            </w:r>
          </w:p>
        </w:tc>
      </w:tr>
      <w:tr w:rsidR="000879B3" w:rsidRPr="000879B3" w14:paraId="71562DC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11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R5-251407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83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initial Test Model for support of MCX Client over NR/5GC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E6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90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DE7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52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620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4C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32B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79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0D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RP-250681</w:t>
            </w:r>
          </w:p>
        </w:tc>
      </w:tr>
      <w:tr w:rsidR="000879B3" w:rsidRPr="000879B3" w14:paraId="5D83B60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7F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R5-251408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E8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of new RTT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9C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Vodafone GmbH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9A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77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0C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67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39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0360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51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73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E2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0907B1FC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FF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R5-251417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24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System info combination for IoT-NTN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F4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CMCC, MediaTek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D7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6A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35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2DA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43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1503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D7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4A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584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38F1C4C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C1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R5-251424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30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Invite message for CEN alignment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D3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18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927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F3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87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24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1578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76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DD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E1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RP-250719</w:t>
            </w:r>
          </w:p>
        </w:tc>
      </w:tr>
      <w:tr w:rsidR="000879B3" w:rsidRPr="000879B3" w14:paraId="014AA87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BC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R5-251425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EE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testcase 7.1.1.2.1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9A6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JAPAN LLC., 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AF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24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7E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90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97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4837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B02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3C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EF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22D2EC7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0B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R5-251426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C6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test case 6.1.1.2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77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3B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BA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59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17.0.0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63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F9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EC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87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47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RP-250727</w:t>
            </w:r>
          </w:p>
        </w:tc>
      </w:tr>
      <w:tr w:rsidR="000879B3" w:rsidRPr="000879B3" w14:paraId="04B7FCF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81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R5-251427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96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NB-IoT test case 22.5.4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9A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DA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AD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A9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7B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0A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5410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52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A6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52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RP-250726</w:t>
            </w:r>
          </w:p>
        </w:tc>
      </w:tr>
      <w:tr w:rsidR="000879B3" w:rsidRPr="000879B3" w14:paraId="74339E9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25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R5-251428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ED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Removal of technical content in TS 36.579-1 v16.7.0 and substitution with pointer to TS 37.579-1 on the next Release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3B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ETSI Secretariat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93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82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36.579-1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57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16.7.0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6A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B5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0385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03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13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12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42DFBB6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00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R5-251429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A22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Removal of technical content in TS 36.579-2 v16.7.0 and substitution with pointer to TS 37.579-2 on the next Release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2E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ETSI Secretariat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BB8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EB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36.579-2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4F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16.7.0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64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75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0414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8B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B5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C3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2EEED07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AD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R5-251430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7D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Removal of technical content in TS 36.579-4 v16.7.0 and substitution with pointer to TS 37.579-4 on the next Release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65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ETSI Secretariat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AD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BB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36.579-4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7B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16.7.0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08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8EB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18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C6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1B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11D4CC0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3B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R5-251431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D2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Removal of technical content in TS 36.579-6 v16.5.0 and substitution with pointer to TS 37.579-6 on the next Release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61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ETSI Secretariat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E3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77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36.579-6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E2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16.5.0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B6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92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0112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3F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E7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619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48992E2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FF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R5-251432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20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Removal of technical content in TS 36.579-7 v16.6.0 and substitution with pointer to TS 37.579-7 on the next Release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A4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ETSI Secretariat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9F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DF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36.579-7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F0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16.6.0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9D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45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F1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87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BB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4A68CBA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FB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R5-251433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6E1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 NG.114 PS data off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5EA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8D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29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C0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70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3E1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0356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46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24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B6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4CF45A3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A83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R5-251434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A6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applicability for 3GPP PS Data Off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CD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01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80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59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51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2A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B8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CBF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B6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04BE2BD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CB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R5-251435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85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CEN alignment applicability Updates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NGeCall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A7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CD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4A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C8D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952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C1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7A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D5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5F9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RP-250719</w:t>
            </w:r>
          </w:p>
        </w:tc>
      </w:tr>
      <w:tr w:rsidR="000879B3" w:rsidRPr="000879B3" w14:paraId="1257ED3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60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R5-251436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0F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TP analysis for new HPUE NRCA and EN-DC combos within FR1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61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27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A4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5C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4B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B5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60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FF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2D0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RP-250685</w:t>
            </w:r>
          </w:p>
        </w:tc>
      </w:tr>
      <w:tr w:rsidR="000879B3" w:rsidRPr="000879B3" w14:paraId="750B928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2A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R5-251437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9E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TBD parameters RLM OOS in DRX and non-DRX mode for UE operating on a cell with less than 5MHz bandwidth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70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AA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AE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6B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B90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D4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95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BC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9C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1629D5C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6A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R5-251438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B8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RLM IS in DRX mode for UE operating on a cell with less than 5MHz bandwidth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A4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F8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40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E0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B8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D7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14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AE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B5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3E1334A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9D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R5-251439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4A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RMC table numbering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MultiRx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62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83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80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AA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19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86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84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93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10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59A84F4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DB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R5-251440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7F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CR for TS 38.521-3 to correct Test BW configuration of DC_5A-7A_n78A MSD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F4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Samsung, 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7B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CF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3E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56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FE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AF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BC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F0E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0B58A8A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F4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R5-251441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F6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wideband CQI reporting inter-cell interference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EC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6F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F2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D4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4E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A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95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7A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F5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73AA1F0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05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R5-251442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A8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CQI RI PMI delay in 6.2A.3.1.0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34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85A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EB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32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63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EC0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06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A1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72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1F55D43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4D3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R5-251443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BA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R16 RSTD accuracy test parameters for NR RSTD measurement accuracy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E5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3C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D16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7C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2F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91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5A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B7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7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59AD7C4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05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R5-251444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39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R17 RSTD accuracy test parameters for NR RSTD measurement accuracy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30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45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FA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843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A2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87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96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1C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BA1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RP-250741</w:t>
            </w:r>
          </w:p>
        </w:tc>
      </w:tr>
      <w:tr w:rsidR="000879B3" w:rsidRPr="000879B3" w14:paraId="1F0668C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4CD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R5-251445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22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11.14 for CEN alignments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29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83E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5E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73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5A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84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E5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70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DF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RP-250719</w:t>
            </w:r>
          </w:p>
        </w:tc>
      </w:tr>
      <w:tr w:rsidR="000879B3" w:rsidRPr="000879B3" w14:paraId="3D41F6B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EF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R5-251500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D9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CA_n78(2A), UL CA, BCS 0,1,2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6F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CD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07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D7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3D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02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3439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53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36A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D9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RP-250666</w:t>
            </w:r>
          </w:p>
        </w:tc>
      </w:tr>
      <w:tr w:rsidR="000879B3" w:rsidRPr="000879B3" w14:paraId="510EC8C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95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R5-251501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A0E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Adding NR CA_n78A-n258A test frequencies to NR CA Capability table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AA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Ericsson GmbH,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Eurolab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8E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A1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51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F6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6D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FC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6D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BF6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5847F9C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6B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R5-251502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05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CA_n77(2A), BCS 4,5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97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CF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D6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A0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63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4C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E9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EC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BF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7AB9461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74F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R5-251503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3C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to A.4.3.9 for band n5 when supported by FWA form factor for 4Rx antenna ports capabilities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83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33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4E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8E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7E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4Rx_NR_bands_R18-UEConTest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9D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F0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70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7D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RP-250689</w:t>
            </w:r>
          </w:p>
        </w:tc>
      </w:tr>
      <w:tr w:rsidR="000879B3" w:rsidRPr="000879B3" w14:paraId="2A5C721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2A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R5-251504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BFA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inter-band FR1 SSB-less physical capability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CF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EC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F4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AC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74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7C8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06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5D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7D3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37038BFA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AA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R5-251506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DB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ICS table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 supporting HD FDD band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98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76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42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88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8B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NR_FDD_bands_R18_redcap-UEConTest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0F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73E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1C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38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RP-250717</w:t>
            </w:r>
          </w:p>
        </w:tc>
      </w:tr>
      <w:tr w:rsidR="000879B3" w:rsidRPr="000879B3" w14:paraId="4006C0A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D7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R5-251507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6A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MSD requirements for PC1.5 CA configurations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F8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96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7D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3B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EF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FB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A37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A0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A0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56A7788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A4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R5-251508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25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TP analysis of 7.5E NR V2X Adjacent channel selectivity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8A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19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72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2D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DD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A3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76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37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B0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64D0B8E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35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R5-251509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7F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for NR V2X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18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7F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AEE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41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24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3B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E0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9D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11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1484EC2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B6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R5-251510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25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7.3E.3 Reference sensitivity for V2X concurrent operation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BB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D0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67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1C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09A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53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AA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71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C5E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175F47A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D3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R5-251511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E5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7.4E NR V2X Maximum input level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4A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C4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B4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AA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17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2F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529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27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06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RP-250667</w:t>
            </w:r>
          </w:p>
        </w:tc>
      </w:tr>
      <w:tr w:rsidR="000879B3" w:rsidRPr="000879B3" w14:paraId="208C03F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C77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465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7.5E NR V2X Adjacent channel selectivity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789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08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69F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16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FC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F5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60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14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DB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RP-250668</w:t>
            </w:r>
          </w:p>
        </w:tc>
      </w:tr>
      <w:tr w:rsidR="000879B3" w:rsidRPr="000879B3" w14:paraId="757A1E6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02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R5-251513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38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for some referenced Table numbers and Annex clause numbers in V2X receiver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AB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E2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00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60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16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CA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C6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556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3CA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RP-250668</w:t>
            </w:r>
          </w:p>
        </w:tc>
      </w:tr>
      <w:tr w:rsidR="000879B3" w:rsidRPr="000879B3" w14:paraId="06A704B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D56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R5-251514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04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Introduce new TC 6.4J.1 Frequency error for ATG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00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4C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56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CB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479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CE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BD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87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A8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77888EF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B3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R5-251515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20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Introduce new TC 6.4J.1 Frequency error and 6.5J.2.2 test case for ATG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3C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C0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7A3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19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1A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AF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6C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FC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3F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14E66FF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B2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R5-251516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B3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Adding A-MPR requirements for UL-MIMO bands n13, n26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45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FB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63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B4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42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NR_bands_UL_MIMO_R18-UEConTest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88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55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74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F6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RP-250682</w:t>
            </w:r>
          </w:p>
        </w:tc>
      </w:tr>
      <w:tr w:rsidR="000879B3" w:rsidRPr="000879B3" w14:paraId="25C49CF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168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R5-251517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1B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delta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RIBc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reference sensitivity for new 4CC NRCA combo within FR1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7B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11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50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296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0A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3B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F7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A5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FE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RP-250683</w:t>
            </w:r>
          </w:p>
        </w:tc>
      </w:tr>
      <w:tr w:rsidR="000879B3" w:rsidRPr="000879B3" w14:paraId="1A3160B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85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R5-251518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98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2AoA spherical coverage test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47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 Trading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E3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4F8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D2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3E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BD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93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00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51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10626EE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DC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R5-251519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6F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TP Analysis for 2AoA spherical coverage test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A8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 Trading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17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8A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B1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05C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B57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BF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F74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51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25FA01C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28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R5-251520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634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for PC1.5 CA_n41A-n77A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95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15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4D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11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51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41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D9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AE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C5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2ED503B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54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R5-251521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86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TP analysis for new PC1.5 2CC NRCA combo within FR1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5F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57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41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84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5A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16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AE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CA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9F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1D7AAB9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83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R5-251522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67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FR2 - TP analysis update for CA NS 202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PCx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other than PC1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C6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FB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6B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36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24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420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32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33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5B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1BAEFC9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B0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R5-251523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4C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FR2 - Updates for CA NS 202 and NS 203 in 38.521-2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24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99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A1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A1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99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08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CE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7B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F1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04B8830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75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R5-251524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67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the test channel bandwidth for Out-of-band blocking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F0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03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9D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253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A3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DF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EE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926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CD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4A30CCF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17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R5-251525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39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Additions on Ch7 for harmonic mixing MSD for DC_5A_n78A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0B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1B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79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58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955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13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33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DC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F0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0C23947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9D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R5-251527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2C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on 7.3.2.5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symbol for degradation from PC3 to PC2 on FDD bands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90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97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0E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D9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99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8E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3236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12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B36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D9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RP-250684</w:t>
            </w:r>
          </w:p>
        </w:tc>
      </w:tr>
      <w:tr w:rsidR="000879B3" w:rsidRPr="000879B3" w14:paraId="6C6D5E3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48E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R5-251528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E2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MU of receiver test cases for 8Rx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BA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C9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D8D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9F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2C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7D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6E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69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CE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RP-250694</w:t>
            </w:r>
          </w:p>
        </w:tc>
      </w:tr>
      <w:tr w:rsidR="000879B3" w:rsidRPr="000879B3" w14:paraId="19098E1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B2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R5-251531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AA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four antenna port Reference sensitivity requirements for bands n5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F6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25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42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1DE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E4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4Rx_NR_bands_R18-UEConTest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26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3214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A8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BB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661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RP-250689</w:t>
            </w:r>
          </w:p>
        </w:tc>
      </w:tr>
      <w:tr w:rsidR="000879B3" w:rsidRPr="000879B3" w14:paraId="3BC5E1F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9D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R5-251532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06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clause 6.2.1.5 for maximum output power test requirement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E9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00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C7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4AE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00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4B6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0C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4D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A3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RP-250684</w:t>
            </w:r>
          </w:p>
        </w:tc>
      </w:tr>
      <w:tr w:rsidR="000879B3" w:rsidRPr="000879B3" w14:paraId="3FAFF41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FA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R5-251533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98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PC2 for n14 into TC 7.3.2 Reference Sensitivity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96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6F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19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48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36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C2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AF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32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FA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RP-250684</w:t>
            </w:r>
          </w:p>
        </w:tc>
      </w:tr>
      <w:tr w:rsidR="000879B3" w:rsidRPr="000879B3" w14:paraId="30E32DA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B9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R5-251534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3E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for new PC2 2CC NRCA combos within FR1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EB0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F8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8A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FE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6C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88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D5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6D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1D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RP-250685</w:t>
            </w:r>
          </w:p>
        </w:tc>
      </w:tr>
      <w:tr w:rsidR="000879B3" w:rsidRPr="000879B3" w14:paraId="3377618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B4A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R5-251535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C4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for new PC1.5 2CC NRCA combos within FR1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BF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68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D9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78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28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FE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797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50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81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RP-250685</w:t>
            </w:r>
          </w:p>
        </w:tc>
      </w:tr>
      <w:tr w:rsidR="000879B3" w:rsidRPr="000879B3" w14:paraId="3B018CC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3C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R5-251536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A2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Introduce new TC 6.5J.2.2 test case for ATG in Annex F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53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Ericsson GmbH,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Eurolab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3A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45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8D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84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CC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E3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2B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3C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RP-250685</w:t>
            </w:r>
          </w:p>
        </w:tc>
      </w:tr>
      <w:tr w:rsidR="000879B3" w:rsidRPr="000879B3" w14:paraId="2C557F9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24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R5-251537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1D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Introduce Frequency error test case 6.4J.1 for ATG UE in Annex F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D0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Ericsson GmbH,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Eurolab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16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0F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9D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66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1F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18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79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55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3E21C82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95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R5-251538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C7B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PC2 AMPR for UL MIMO testing for band n8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0AC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6E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CC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F6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4D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NR_bands_UL_MIMO_R18-UEConTest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DB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A6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96C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B6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RP-250682</w:t>
            </w:r>
          </w:p>
        </w:tc>
      </w:tr>
      <w:tr w:rsidR="000879B3" w:rsidRPr="000879B3" w14:paraId="7F7346A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6E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R5-251539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AD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PC3 n81 into AMPR TC with UL-MIMO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534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3C4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6C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D7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9C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NR_bands_UL_MIMO_R18-UEConTest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F4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60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69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B4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RP-250682</w:t>
            </w:r>
          </w:p>
        </w:tc>
      </w:tr>
      <w:tr w:rsidR="000879B3" w:rsidRPr="000879B3" w14:paraId="21F7242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A2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R5-251540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4C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TT notes for test requirements in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inter-band CA configuration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AE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2B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10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D5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032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E1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A9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7E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A6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RP-250694</w:t>
            </w:r>
          </w:p>
        </w:tc>
      </w:tr>
      <w:tr w:rsidR="000879B3" w:rsidRPr="000879B3" w14:paraId="14E0884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52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R5-251541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3A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Introduction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receiver requirements for band n105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67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D5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CF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BA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5F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NR_FDD_bands_R18_redcap-UEConTest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DC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7B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A1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EA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RP-250717</w:t>
            </w:r>
          </w:p>
        </w:tc>
      </w:tr>
      <w:tr w:rsidR="000879B3" w:rsidRPr="000879B3" w14:paraId="4C8D349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CD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R5-251542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CC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TP analysis of 6.5E.3.2 Spurious emissions for UE co-existence for V2X intra-band concurrent operation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59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8C2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71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E2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14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6F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F4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D9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C6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RP-250678</w:t>
            </w:r>
          </w:p>
        </w:tc>
      </w:tr>
      <w:tr w:rsidR="000879B3" w:rsidRPr="000879B3" w14:paraId="34FFAC9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7F0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R5-251543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A8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6.5E.3.2 Spurious emissions for UE co-existence for V2X intra-band concurrent operation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6C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2F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891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B3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CD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2A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A3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00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68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RP-250678</w:t>
            </w:r>
          </w:p>
        </w:tc>
      </w:tr>
      <w:tr w:rsidR="000879B3" w:rsidRPr="000879B3" w14:paraId="1D3BB95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1F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R5-251544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010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REFSENS power level test for XR UEs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37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 Trading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175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1C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E3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83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4F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8C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23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20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RP-250693</w:t>
            </w:r>
          </w:p>
        </w:tc>
      </w:tr>
      <w:tr w:rsidR="000879B3" w:rsidRPr="000879B3" w14:paraId="48AF1AC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67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R5-251545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B7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in FR1 A-MPR UL MIMO test 6.2D.3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A3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0A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452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FD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4AD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1E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62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FA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E0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64B9D40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86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R5-251546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DB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test channel bandwidth in AMPR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EB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28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92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34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3D3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BE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6C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C0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66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5F224BF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7A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R5-251547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6A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clause 6 for frequency error test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85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35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32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F9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74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3E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3D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53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C57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771D556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F8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R5-251548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C2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A-MPR for UL-MIMO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45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3E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57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23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A7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B6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52A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C9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2E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395AD93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272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R5-251549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7A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clause 4 for applicability and test coverage rules in TS 38.521-1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BBA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4D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09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60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A1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A0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A1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18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0A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768D442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E8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R5-251550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8C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R18 Coverage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AMPR TC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05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60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38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74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6F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CE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B7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38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4E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RP-250696</w:t>
            </w:r>
          </w:p>
        </w:tc>
      </w:tr>
      <w:tr w:rsidR="000879B3" w:rsidRPr="000879B3" w14:paraId="57BA0E5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D3F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R5-251551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54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configured output power requirements for many 3 band NR CA combos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4E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5B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62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20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C5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AF8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F1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189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6F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3A0F263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86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R5-251553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82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on Ch6 for high speed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MeasFlag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 capability for FR2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4A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84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D0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79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D7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A8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1139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388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F5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84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RP-250698</w:t>
            </w:r>
          </w:p>
        </w:tc>
      </w:tr>
      <w:tr w:rsidR="000879B3" w:rsidRPr="000879B3" w14:paraId="4CB4AD9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D5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R5-251554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7D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on Ch7 for high speed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MeasFlag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 capability for FR2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99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A0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BE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946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1E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41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39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DC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A0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RP-250698</w:t>
            </w:r>
          </w:p>
        </w:tc>
      </w:tr>
      <w:tr w:rsidR="000879B3" w:rsidRPr="000879B3" w14:paraId="03281C8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63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R5-251555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4A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6.5H.5.3 for inter-band EN-DC with UL MIMO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8A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B8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CC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975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BC5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AA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5B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55E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A45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16561F0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50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R5-251556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2E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Annex F for a bunch of 3Tx inter-band EN-DC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3BB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6E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E0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49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649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79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24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50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4B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1E4E3279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12D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R5-251558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DF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Missing test requirements for DC_14A_n66A in NSA test 6.5B.3.3.2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E7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F0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11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1D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A9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DA8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1885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E4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ED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17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RP-250666</w:t>
            </w:r>
          </w:p>
        </w:tc>
      </w:tr>
      <w:tr w:rsidR="000879B3" w:rsidRPr="000879B3" w14:paraId="62C1657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10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R5-251559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B9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DL UL allocation in 7.3B.2 for Rel-16 FR1 inter-band EN-DC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89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6BE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A2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03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AC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F75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3F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230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DAC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RP-250666</w:t>
            </w:r>
          </w:p>
        </w:tc>
      </w:tr>
      <w:tr w:rsidR="000879B3" w:rsidRPr="000879B3" w14:paraId="3771494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F0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R5-251560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A4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reference sensitivity for Rel-15 inter-band EN-DC configurations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6F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3F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83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44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C04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9C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93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73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816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6003507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20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R5-251561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FE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on test coverage rules for NSA band combinations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BD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BA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5B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236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E8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F4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A8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2A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5E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65A8B0B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9B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R5-251562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AE5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Core Spec Alignment for Test Configuration ID for NR-NTN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24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946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7F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9B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83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B4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51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8C1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FD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4CAAB30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49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R5-251563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133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Inter-frequency event triggered test cases for SAN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C1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29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0B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96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6D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5F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1CA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75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A7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0FF6D33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38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R5-251564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F1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r18 NR-NTN RACH-based hard satellite switching test case 14.2.2.4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5D6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B6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E1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17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A2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A8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50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48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1E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RP-250712</w:t>
            </w:r>
          </w:p>
        </w:tc>
      </w:tr>
      <w:tr w:rsidR="000879B3" w:rsidRPr="000879B3" w14:paraId="2872B0C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C2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R5-251565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E9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r18 NR-NTN RACH-less soft satellite switching test case 14.2.2.5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982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00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7D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29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92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15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BE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ED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A0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RP-250712</w:t>
            </w:r>
          </w:p>
        </w:tc>
      </w:tr>
      <w:tr w:rsidR="000879B3" w:rsidRPr="000879B3" w14:paraId="284CA41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B2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R5-251566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28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NB-IoT NTN RRM enhanced coverage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01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E1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60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23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07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21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1499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DE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24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9E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72CF5F8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8D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R5-251567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25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to NPDSCH Repetition for IoT NTN DCQR test cases under enhanced coverage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BF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70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4D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2C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31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55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D3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29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CE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RP-250745</w:t>
            </w:r>
          </w:p>
        </w:tc>
      </w:tr>
      <w:tr w:rsidR="000879B3" w:rsidRPr="000879B3" w14:paraId="736BD05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22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R5-251569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55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13.3.1.3 for NB IoT NTN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F2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EF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29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67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6E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A8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3071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A9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8A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83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084D6C3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8D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R5-251570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01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13.1.1.5 for NB IoT NTN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72D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FD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81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38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DB0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3F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2F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A9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7F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RP-250701</w:t>
            </w:r>
          </w:p>
        </w:tc>
      </w:tr>
      <w:tr w:rsidR="000879B3" w:rsidRPr="000879B3" w14:paraId="3F00F2A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C9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R5-251571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26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Inclination correction in orbital format GSO ephemeris files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53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Ltd, Thales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EB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300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88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C9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A4F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97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29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C7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RP-250746</w:t>
            </w:r>
          </w:p>
        </w:tc>
      </w:tr>
      <w:tr w:rsidR="000879B3" w:rsidRPr="000879B3" w14:paraId="6961504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C0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R5-251572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3F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TT analysis result (=0) to NB-IoT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ReEST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 : 13.3.1.1 and 13.3.1.2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ED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USA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65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E4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567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3A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28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A3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CE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1E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RP-250746</w:t>
            </w:r>
          </w:p>
        </w:tc>
      </w:tr>
      <w:tr w:rsidR="000879B3" w:rsidRPr="000879B3" w14:paraId="155AE01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DD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R5-251573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08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Inclination correction in orbital format GSO ephemeris files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A2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647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28F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9A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A1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TEI18_Test,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LTE_NBIOT_eMTC_NTN_req-UEConTest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26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0280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B4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57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B5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0879B3">
              <w:rPr>
                <w:rFonts w:ascii="Calibri" w:hAnsi="Calibri" w:cs="Calibri"/>
                <w:sz w:val="22"/>
                <w:szCs w:val="22"/>
              </w:rPr>
              <w:t>RP-250746</w:t>
            </w:r>
          </w:p>
        </w:tc>
      </w:tr>
      <w:tr w:rsidR="000879B3" w:rsidRPr="000879B3" w14:paraId="3FC9147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04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R5-251574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0D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FR2 MU - MOP CA test cases definition update for PC1 and PC5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B5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92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AF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65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5E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7FA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9E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23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3A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75E836D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5C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R5-251575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4F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FR2 MU - Min power CA test cases definition update for PC1 and PC5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73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1B2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53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5C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2E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35A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D95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08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0D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547A801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2E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R5-251576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07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Core spec alignments on the expression of CSI-RS configurations for Rel-15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20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07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41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D4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0F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83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7C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2A3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31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27C0D95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136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R5-251577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B3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Core spec alignments on the expression of CSI-RS configurations for Rel-16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CE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29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F2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82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823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C3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20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77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65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RP-250736</w:t>
            </w:r>
          </w:p>
        </w:tc>
      </w:tr>
      <w:tr w:rsidR="000879B3" w:rsidRPr="000879B3" w14:paraId="23C61CB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E4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R5-251578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46D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Core spec alignments on the expression of CSI-RS configurations for Rel-17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D4A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07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8E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C1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75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2C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705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79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1D4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08EB0C4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71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R5-251579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301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Core alignment for section 6.1.1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14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06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22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8C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E6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FD3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E5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F1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DB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6BCEB2D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215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R5-251580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C0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 test case order in Annex F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84D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38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FF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A9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34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AD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CD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F2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AB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RP-250737</w:t>
            </w:r>
          </w:p>
        </w:tc>
      </w:tr>
      <w:tr w:rsidR="000879B3" w:rsidRPr="000879B3" w14:paraId="4727296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33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R5-251581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10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for TDD RMCs for sustained data rate testing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A5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E8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CF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B2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66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B2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5C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6A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54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7E97357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CE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R5-251582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57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of minimum requirements for NES-based conditional handover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1F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E3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9C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80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56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94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FC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DD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72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0F91DC8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09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R5-251583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28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FR2 intra-frequency NES triggering conditional handover test case 7.3.3.3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4D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04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5D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B5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14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6EA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97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CE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4E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5522B34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5AA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R5-251584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25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FR2-FR1 inter-frequency NES triggering conditional handover test case 7.3.3.4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B1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B5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E8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D5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CB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C1C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DA2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38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37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4BDE807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569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R5-251585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E0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ATG RRM test case 19.6.1.1.1 - intra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freq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SS RSRP absolute accuracy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6D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5F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F1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B7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F34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B2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491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33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B7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53CC3BA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14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R5-251586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64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E for ATG RRM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70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Ercisson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E0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5E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8A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70A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AD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E7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ED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DD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173CFCF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89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R5-251587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81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Intra-frequency handover from FR1 to FR1 for ATG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27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9B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B6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68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833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75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17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05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D2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78EFA35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E3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R5-251588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BE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Inter-frequency handover from FR1 to FR1 for ATG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4D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71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62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A8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E4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95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C5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41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99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6819A76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DA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R5-251589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48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Intra-frequency distance-based conditional handover from FR1 to FR1 for ATG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A0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CB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92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63C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FB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C3C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C9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57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17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187547F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04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R5-251590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9E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Inter-frequency distance-based conditional handover from FR1 to FR1 for ATG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29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4C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237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EC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6D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74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A2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AD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48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2AD25DD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7E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R5-251591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C8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Radio Link Monitoring Out-of-sync Test for FR1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PCell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configured with SSB-based RLM RS in non-DRX mode test case 19.4.1.1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B0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69A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BF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0B4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D8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EF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3E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B3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62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36AD569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DA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R5-251592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48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Radio Link Monitoring In-sync Test for FR1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PCell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configured with SSB-based RLM RS in non-DRX mode test case 19.4.1.2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CF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010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91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91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9C2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91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92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8C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73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40221EE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F88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R5-251593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C9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Radio Link Monitoring Out-of-sync Test for FR1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PCell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configured with CSI-RS-based RLM in non-DRX mode test case 19.4.1.3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6D6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15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E72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22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74E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1A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358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E5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AA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328E37B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CE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R5-251594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E3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Radio Link Monitoring In-sync Test for FR1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PCell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configured with CSI-RS-based RLM in non-DRX mode test case 19.4.1.4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00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F7D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6A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D5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FD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A5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03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D0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3A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02B7587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40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R5-251595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FF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6.6.1.12 for intra-frequency event triggered reporting without gap with less than 5MHz bandwidth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0B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45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BA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57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17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EC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74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EC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FC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6171942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54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R5-251596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FE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SSB based L1-RSRP measurement for group-based beam reporting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9F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86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78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F8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14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97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A9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92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F2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138DDE1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89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R5-251597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12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CSI-RS based L1-RSRP measurement for group-based beam reporting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A0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F9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40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10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CE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36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81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5B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0D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18EE12C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E36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R5-251598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63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 SA FR2 single DCI based active TCI state switch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1A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B0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EE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08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1C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6A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08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6E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90F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68DD8C4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79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R5-251599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13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FR2 multi-Rx RLM test case 5.5.1.11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14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1F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9B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B8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A4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45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27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41E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C3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0307079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A0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2D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FR2 multi-Rx RLM test case 7.5.1.10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05D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AD5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5A4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CB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EA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08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1F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09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49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3E7F161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89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R5-251601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84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MCE RRM test case 6.5.7D.4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9D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China Telecom, 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BUPT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A1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79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EC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D7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728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5F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51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D5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RP-250697</w:t>
            </w:r>
          </w:p>
        </w:tc>
      </w:tr>
      <w:tr w:rsidR="000879B3" w:rsidRPr="000879B3" w14:paraId="1178649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6E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R5-251602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12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MCE RRM test cases 6.5.7D.1, 6.5.7D.2 and 6.5.7D.3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28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China Telecom, 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BUPT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51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B4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A4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32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7A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665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C9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71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RP-250697</w:t>
            </w:r>
          </w:p>
        </w:tc>
      </w:tr>
      <w:tr w:rsidR="000879B3" w:rsidRPr="000879B3" w14:paraId="5F784D8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824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R5-251603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FF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6.6.24.4 for FR1 NR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needforgap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EE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9E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06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00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59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8B4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80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3C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49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RP-250714</w:t>
            </w:r>
          </w:p>
        </w:tc>
      </w:tr>
      <w:tr w:rsidR="000879B3" w:rsidRPr="000879B3" w14:paraId="04B49B8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94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R5-251604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619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 SA FR2 event-triggered reporting with concurrent Type-2 measurement gap and NCSG test case 7.6.18.1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47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19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E5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B1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C9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28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7C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58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01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RP-250715</w:t>
            </w:r>
          </w:p>
        </w:tc>
      </w:tr>
      <w:tr w:rsidR="000879B3" w:rsidRPr="000879B3" w14:paraId="5EA4EA8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E39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R5-251605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E9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NR-U FR1 IRAT test cases 12.1.1.1 and 12.2.1.1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62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78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26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7B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56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AD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1C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74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36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380D576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5F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R5-251606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29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in Annex F for NR-U cell reselection test cases 12.1.1.1 and 12.2.1.1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45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2E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80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E2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CB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AF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1A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807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6D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1950644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CB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R5-251607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DF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E-UTRA - NR FR1 cell re-selection to higher priority NR target cell under CCA test 12.1.1.1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35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37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31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D9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7F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06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36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67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F8D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06F5A46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23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R5-251608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0F8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E-UTRA - NR FR1 handover with known target cell under CCA test 12.2.1.1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26F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01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50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65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6A9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67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D6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EEF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F9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0462CC4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DD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R5-251609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18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FR1 inter-frequency cell reselection for UE fulfilling low mobility relaxed measurement criterion for Satellite Access test 14.1.9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1C7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F8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224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B1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F3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39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8C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B0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F8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779A0F0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6E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R5-251610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DD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FR1 inter-frequency cell reselection for UE fulfilling not-at-cell edge relaxed measurement criterion for Satellite Access test 14.1.10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BE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7C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B0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2E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A0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2A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16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34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F2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01931DA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FB2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R5-251611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E9C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7.6.21.1 for FR2 LTM inter L1-RSRP measurement with gap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E4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7EB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69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BC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DB1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28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CF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DF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AA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571F650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41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3D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minimum requirements and new test case 7.3.4.1 for FR2 LTM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PCell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switch from FR2 to FR2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DA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90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85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F5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C4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65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90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0F8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41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0D981C9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E3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R5-251613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78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7.3.4.2 for FR2 LTM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PCell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switch from FR2 to FR2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41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FF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98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364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4E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27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05D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58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771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5DFF1CA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C1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R5-251614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7E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7.3.4.3 for FR2 LTM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PCell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switch from FR2 to FR2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DC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24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FD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41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E6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D3A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68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A48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45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276E181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FB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R5-251615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C5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NR-DC SA FR2 conditional handover including target MCG and target SCG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B1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DC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60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76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BE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D03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3F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B5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F0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2207492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6E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R5-251616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45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RRM TC titles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24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0B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7A5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E6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DC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B0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E3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CC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61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74AA2A6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F7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R5-251617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07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EN-DC SS-RSRP measurement absolute accuracy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CC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F1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3E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AD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83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CC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40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DB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87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RP-250733</w:t>
            </w:r>
          </w:p>
        </w:tc>
      </w:tr>
      <w:tr w:rsidR="000879B3" w:rsidRPr="000879B3" w14:paraId="23CA514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88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R5-251618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9A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q-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OffsetCell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NR cell re-selection test cases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D4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0B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60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1C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FB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EC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6F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2B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1B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49D47B0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C2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R5-251619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D9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titles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83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DF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F7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CC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AF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44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4E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17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F7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16C65E1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B0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R5-251620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09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SS-SINR and SS-RSRQ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22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21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5A1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87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56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1D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EB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CF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67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76AE79E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00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R5-251621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E3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NR SA SS-RSRP measurement absolute accuracy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46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Rohde &amp; Schwarz, Keysight, Qualcomm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B8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9E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C0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35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181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77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CB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A4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RP-250734</w:t>
            </w:r>
          </w:p>
        </w:tc>
      </w:tr>
      <w:tr w:rsidR="000879B3" w:rsidRPr="000879B3" w14:paraId="3B39437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6A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R5-251622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84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SS-RSRP measurement absolute accuracy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B1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F4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B5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F6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01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53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6F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D8A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C4B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6285DC06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EEA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R5-251624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E7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NR RSTD measurement period test case 14.2.1 including TT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31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F4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6C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EC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97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72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0590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99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DD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1E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RP-250737</w:t>
            </w:r>
          </w:p>
        </w:tc>
      </w:tr>
      <w:tr w:rsidR="000879B3" w:rsidRPr="000879B3" w14:paraId="590DE5D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C8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R5-251625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DC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NR RSTD measurement period test case 14.2.2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7D4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74B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14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526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1E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DB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7B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E7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41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RP-250737</w:t>
            </w:r>
          </w:p>
        </w:tc>
      </w:tr>
      <w:tr w:rsidR="000879B3" w:rsidRPr="000879B3" w14:paraId="4EF5F50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99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R5-251626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F4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PRS-RSRP measurement period test case 16.2.1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22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7EF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57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778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34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D3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EF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0C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53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RP-250737</w:t>
            </w:r>
          </w:p>
        </w:tc>
      </w:tr>
      <w:tr w:rsidR="000879B3" w:rsidRPr="000879B3" w14:paraId="47C4297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DA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R5-251627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FC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PRS-RSRP measurement period test case 16.2.2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9F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98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6D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E0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A4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53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D5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33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72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RP-250737</w:t>
            </w:r>
          </w:p>
        </w:tc>
      </w:tr>
      <w:tr w:rsidR="000879B3" w:rsidRPr="000879B3" w14:paraId="1E7D402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F4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R5-251628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FC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16.2.6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D0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EF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F9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CA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414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13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65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7F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CB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1DA1D09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1E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R5-251629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42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16.3.3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10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91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E0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74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35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9F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A1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68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42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151389B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13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R5-251630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16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16.5.1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CD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EE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71F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3E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35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3F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DF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FE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FE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52DB470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84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R5-251631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E9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16.5.2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A7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BC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495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A9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67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153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35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FF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36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40261A8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A3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R5-251632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3F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14.2.1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54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59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73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0E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0F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44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2C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F7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E0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RP-250737</w:t>
            </w:r>
          </w:p>
        </w:tc>
      </w:tr>
      <w:tr w:rsidR="000879B3" w:rsidRPr="000879B3" w14:paraId="0B04AAE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99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R5-251633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4F7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14.2.2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E8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EB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2A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D4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EB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0F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89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FE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B0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RP-250737</w:t>
            </w:r>
          </w:p>
        </w:tc>
      </w:tr>
      <w:tr w:rsidR="000879B3" w:rsidRPr="000879B3" w14:paraId="1BB7960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76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R5-251634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B0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16.2.1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FF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51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839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87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19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1D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EE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EA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89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RP-250737</w:t>
            </w:r>
          </w:p>
        </w:tc>
      </w:tr>
      <w:tr w:rsidR="000879B3" w:rsidRPr="000879B3" w14:paraId="16696E1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D0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R5-251635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15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16.2.2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8C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10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A0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E6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A4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F7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5A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D7B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09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RP-250737</w:t>
            </w:r>
          </w:p>
        </w:tc>
      </w:tr>
      <w:tr w:rsidR="000879B3" w:rsidRPr="000879B3" w14:paraId="05C1341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1F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R5-251636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7EC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16.3.1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13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1C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19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36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27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41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D5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20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110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RP-250737</w:t>
            </w:r>
          </w:p>
        </w:tc>
      </w:tr>
      <w:tr w:rsidR="000879B3" w:rsidRPr="000879B3" w14:paraId="7956506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911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R5-251637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FA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16.2.5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59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3E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EEA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41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48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53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699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96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B9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1B8FF5F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6D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R5-251638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0E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16.2.6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F3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A4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CA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D3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7F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49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41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1F9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C6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6C7C3F8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B2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R5-251639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DE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16.3.3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E5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F8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F4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CF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F8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951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FB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68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88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5AC3B6D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AA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R5-251640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036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16.4.1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02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D0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F5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A1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67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9C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C4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4E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0D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4D3668F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1E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R5-251641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4D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16.4.2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64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DF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6B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6A4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C1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77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B4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36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E8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3376F5A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0A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R5-251642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95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16.5.1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D81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88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6E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80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E3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AF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36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9C1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1D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2D112C4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12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R5-251643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FB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16.5.2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E8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AC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42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0D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D1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DF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17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7E3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B8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RP-250742</w:t>
            </w:r>
          </w:p>
        </w:tc>
      </w:tr>
      <w:tr w:rsidR="000879B3" w:rsidRPr="000879B3" w14:paraId="0B71AD8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BAE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R5-251644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4C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and update to TRS and A-TRS based SSB-less SCell Activation test cases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49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2D6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10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00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A6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CB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D7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DC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33C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2E34D49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0D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R5-251645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18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SA FR1 A-TRS based SSB-less SCell Activation test cases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B5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DB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34C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F9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87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8E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EA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BA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48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0DB626A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57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R5-251646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AE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case for NR UE Transmit Timing Test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6E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DE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D5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04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85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F6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F0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6B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AA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RP-250699</w:t>
            </w:r>
          </w:p>
        </w:tc>
      </w:tr>
      <w:tr w:rsidR="000879B3" w:rsidRPr="000879B3" w14:paraId="49554CF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30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R5-251647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A02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Introduce test tolerance analysis for NR UE Transmit Timing Test of Rel-18 MIMO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5F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23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07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E8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7E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F37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D3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EE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CB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RP-250699</w:t>
            </w:r>
          </w:p>
        </w:tc>
      </w:tr>
      <w:tr w:rsidR="000879B3" w:rsidRPr="000879B3" w14:paraId="34876C3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83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R5-251648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77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TC4.5.3.4 with TT analysis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26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15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D3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84F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C5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A7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0C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AD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37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RP-250671</w:t>
            </w:r>
          </w:p>
        </w:tc>
      </w:tr>
      <w:tr w:rsidR="000879B3" w:rsidRPr="000879B3" w14:paraId="2F7C301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83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R5-251649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58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TC4.5.6.3.1 with TT analysis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77E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FB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75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36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02A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05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15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E2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C5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RP-250671</w:t>
            </w:r>
          </w:p>
        </w:tc>
      </w:tr>
      <w:tr w:rsidR="000879B3" w:rsidRPr="000879B3" w14:paraId="649B7F7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C9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R5-251650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9E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TT analysis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cases 16.1.1.1 and 16.1.1.5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1DD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HiSilicon,Starpoint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78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42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20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DF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DC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C9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C6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4C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170255F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62D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R5-251651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70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NR-NTN SSB-based RLM test cases 14.4.1.1, 14.4.1.2, 14.4.1.3 and 14.4.1.4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3D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3D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E1A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407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68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17D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76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A0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95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07B6A6A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A1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R5-251652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B84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NR-NTN CSI-RS-based RLM test cases 14.4.1.5, 14.4.1.6, 14.4.1.7 and 14.4.1.8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90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D2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56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8C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5A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45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93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80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65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34F50AA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29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R5-251653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A0C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NR-NTN inter-frequency Handover test case 14.2.1.2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42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25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02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BAA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27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979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F2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21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0B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6F10969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702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R5-251654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89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NR-NTN inter-frequency test cases 14.5.2.x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8D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03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47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F2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2F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19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33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788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CB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44609B7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F25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R5-251655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CF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FR2 Rel-15 Random Access Test Cases Including TT for PC1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6F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1E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31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D3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E20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A3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31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75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A5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RP-250734</w:t>
            </w:r>
          </w:p>
        </w:tc>
      </w:tr>
      <w:tr w:rsidR="000879B3" w:rsidRPr="000879B3" w14:paraId="0516A06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29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R5-251656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7E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FR2 Rel-15 Random Access Test Cases for PC1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E3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38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48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05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D2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CD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AB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93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A0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RP-250734</w:t>
            </w:r>
          </w:p>
        </w:tc>
      </w:tr>
      <w:tr w:rsidR="000879B3" w:rsidRPr="000879B3" w14:paraId="4D55E58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22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R5-251657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DB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NR-NTN cell reselection test cases 14.1.9 and 14.1.10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99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AE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C5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6A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ED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9D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D7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C8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E2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1E03A19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3DC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R5-251658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3D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Annex F for NR-NTN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32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5BF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ED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6A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AF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AE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0D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66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B3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3E1F3AD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A2D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R5-251659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B7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LTM TC 6.3.4.4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8F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AD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77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06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76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40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98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64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5F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4580150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27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R5-251660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AAC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TT analysis for TC4.5.3.4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82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2E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C1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F0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EC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C2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5F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3A9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96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RP-250671</w:t>
            </w:r>
          </w:p>
        </w:tc>
      </w:tr>
      <w:tr w:rsidR="000879B3" w:rsidRPr="000879B3" w14:paraId="758C2BD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BB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R5-251661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F2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TT analysis for TC4.5.6.3.1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7EA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1E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7B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AF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8CC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02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27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B23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66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RP-250671</w:t>
            </w:r>
          </w:p>
        </w:tc>
      </w:tr>
      <w:tr w:rsidR="000879B3" w:rsidRPr="000879B3" w14:paraId="1C126ED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6A6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R5-251662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65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TT analysis for TC4.5.6.4.1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A4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F9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F1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E5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9D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00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FB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9F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29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RP-250671</w:t>
            </w:r>
          </w:p>
        </w:tc>
      </w:tr>
      <w:tr w:rsidR="000879B3" w:rsidRPr="000879B3" w14:paraId="34F5266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13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R5-251663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4067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TT analysis for TC4.6.6.1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2C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7D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E3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7F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F7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171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D3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6F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21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RP-250671</w:t>
            </w:r>
          </w:p>
        </w:tc>
      </w:tr>
      <w:tr w:rsidR="000879B3" w:rsidRPr="000879B3" w14:paraId="2597214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EA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R5-251664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09D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RRM NES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D6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277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20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76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E5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D7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8F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F3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C75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563BBF5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86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R5-251665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D6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Applicability of NES Conditional handover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F7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10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D8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3A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9A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04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AC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8A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E7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RP-250695</w:t>
            </w:r>
          </w:p>
        </w:tc>
      </w:tr>
      <w:tr w:rsidR="000879B3" w:rsidRPr="000879B3" w14:paraId="28C8CAE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CF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R5-251666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68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R18 ATG TCs applicability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CE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CMCC, Ericsson, 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9F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EB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B1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A4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E5D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93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51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07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5A05A81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D4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R5-251667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BB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for FR2 LTM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78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82A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C9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FD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52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E2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FCB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68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F5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RP-250708</w:t>
            </w:r>
          </w:p>
        </w:tc>
      </w:tr>
      <w:tr w:rsidR="000879B3" w:rsidRPr="000879B3" w14:paraId="33DC303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71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R5-251668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DA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6.2.1.2.2.2 and additional conditions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64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CC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5B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9BF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5E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D67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45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B5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F7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49E37B9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E7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R5-251669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80F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test applicability statements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multiRx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712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805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D01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A9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70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B6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6B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25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F3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3B14EA3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3E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R5-251670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DF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of 5G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73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CMCC, TTA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43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51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26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25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48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907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075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F7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RP-250734</w:t>
            </w:r>
          </w:p>
        </w:tc>
      </w:tr>
      <w:tr w:rsidR="000879B3" w:rsidRPr="000879B3" w14:paraId="60B54AD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67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R5-251671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92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band 74 test frequencies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10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6A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FC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1A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BE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28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1504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61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D6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21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RP-250734</w:t>
            </w:r>
          </w:p>
        </w:tc>
      </w:tr>
      <w:tr w:rsidR="000879B3" w:rsidRPr="000879B3" w14:paraId="1AD6C6D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35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R5-251672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B1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129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B5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A0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D3E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11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C7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5537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E7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EA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BFC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RP-250726</w:t>
            </w:r>
          </w:p>
        </w:tc>
      </w:tr>
      <w:tr w:rsidR="000879B3" w:rsidRPr="000879B3" w14:paraId="3B1AB254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9E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R5-251674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67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frequency corrections for 3MHz CBW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98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97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1B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20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6D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D1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3423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8C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42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9AD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RP-250690</w:t>
            </w:r>
          </w:p>
        </w:tc>
      </w:tr>
      <w:tr w:rsidR="000879B3" w:rsidRPr="000879B3" w14:paraId="0CBFD35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20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R5-251675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3B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for CA_n41A-n77A combo in test case 7.3A.1_1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C96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78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F2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566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258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D6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6C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1F8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F08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6806EAF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B9A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R5-251678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AC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FR2 RF testability issue list to specification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96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 Trading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4C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B9A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D22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CF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F7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1142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AB6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6BD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14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RP-250734</w:t>
            </w:r>
          </w:p>
        </w:tc>
      </w:tr>
      <w:tr w:rsidR="000879B3" w:rsidRPr="000879B3" w14:paraId="31AD5E2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E7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R5-251679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2D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for NR V2X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5AF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54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F1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AF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1E1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851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AA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83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7F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RP-250678</w:t>
            </w:r>
          </w:p>
        </w:tc>
      </w:tr>
      <w:tr w:rsidR="000879B3" w:rsidRPr="000879B3" w14:paraId="108AFB9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63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R5-251680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1E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Annex F for NB-IoT NTN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7D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069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78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0D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24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25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A1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7A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425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RP-250746</w:t>
            </w:r>
          </w:p>
        </w:tc>
      </w:tr>
      <w:tr w:rsidR="000879B3" w:rsidRPr="000879B3" w14:paraId="3904F59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75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R5-251681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E2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TC Error Vector Magnitude for ATG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5B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554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F79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6D6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E9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50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55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D6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23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0254003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F8BD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R5-251682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57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NRU Tx Signal Quality TC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68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 Ireland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096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75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6C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EDC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59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D4D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09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71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181091D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DC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R5-251683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4A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NRU Tx IMD TC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43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 Ireland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DB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65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4C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20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81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91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E4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798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51F36CD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64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R5-251684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57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NRU Rx TC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B4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 Ireland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81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D0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64A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3D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E1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37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0AF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FD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34085C0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F6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R5-251685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E5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7.3I.3 Reference sensitivity TC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75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5B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79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09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3E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36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F67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EFF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8F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RP-250692</w:t>
            </w:r>
          </w:p>
        </w:tc>
      </w:tr>
      <w:tr w:rsidR="000879B3" w:rsidRPr="000879B3" w14:paraId="23EA855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72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R5-251686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93A8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new NR CA comb within FR1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5B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TOWE Wireless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C2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5F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0D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C5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B3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3441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21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8C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F5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RP-250672</w:t>
            </w:r>
          </w:p>
        </w:tc>
      </w:tr>
      <w:tr w:rsidR="000879B3" w:rsidRPr="000879B3" w14:paraId="04DDAC8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6A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R5-251687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AE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reference sensitivity for 2DL CA for PC2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E1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43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F08D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A1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6A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91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DB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CB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40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1FB5254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0DF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R5-251688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D79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DL frequency of DC_66A_n77A in 7.3B.2.3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B7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85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64C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42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30F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15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3CB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53A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58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2DCCE364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2D0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R5-251690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FC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test case 6.2F.1 UE maximum output power for shared spectrum channel access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6DB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AE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FA4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26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5B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6A7A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3206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13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52C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4A1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6269AE1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3B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R5-251691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47B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Completion of message contents in SA FR2 UE transmit timing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32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D4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0DBE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FD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9C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FC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3F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F0C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F7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RP-250699</w:t>
            </w:r>
          </w:p>
        </w:tc>
      </w:tr>
      <w:tr w:rsidR="000879B3" w:rsidRPr="000879B3" w14:paraId="0B9A5C1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0B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R5-251692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3C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UE capabilities for supporting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multiRx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B5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BA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79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CA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7A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9F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A54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F2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1AB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0964ACC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18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R5-251693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1A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PICS needed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MultiRx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RF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48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85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23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213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7CB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7A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0780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1A6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1C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F2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5005E92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EE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R5-251694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AF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NPDCCH and NPDSCH repetition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nb-ntn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DCQR and random access test cases in enhanced coverage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19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F53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63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A1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04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BF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3081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25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BC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6E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RP-250746</w:t>
            </w:r>
          </w:p>
        </w:tc>
      </w:tr>
      <w:tr w:rsidR="000879B3" w:rsidRPr="000879B3" w14:paraId="0FAD3D4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54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R5-251695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1D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cases 6.5H.2.3 OOBE for inter-band EN-DC with UL MIMO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DD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878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B3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8D4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E2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4A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81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DF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55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40CC99A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7F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R5-251696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4A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cases 6.5L.2.3 OOBE for inter-band EN-DC with Tx Diversity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7D3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92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DA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FB1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DC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41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C8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D57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D0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RP-250688</w:t>
            </w:r>
          </w:p>
        </w:tc>
      </w:tr>
      <w:tr w:rsidR="000879B3" w:rsidRPr="000879B3" w14:paraId="17543E7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80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R5-251697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FA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tested bands selection criteria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 supporting HD FDD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D5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15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BD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2A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8C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E1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AF9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3A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6A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1010A48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48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R5-251700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82F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on Ch7 for EN-DC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requirement handling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1F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5A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D1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90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BF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16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1911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F4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6C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A7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RP-250666</w:t>
            </w:r>
          </w:p>
        </w:tc>
      </w:tr>
      <w:tr w:rsidR="000879B3" w:rsidRPr="000879B3" w14:paraId="785093B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70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R5-251701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1E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on Ch7 for PC2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refsens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requirement handling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C0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ZTE Corporation, NTT Docomo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54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FB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CA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15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3B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7A4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CEC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80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RP-250685</w:t>
            </w:r>
          </w:p>
        </w:tc>
      </w:tr>
      <w:tr w:rsidR="000879B3" w:rsidRPr="000879B3" w14:paraId="112A14F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0C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R5-251702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0A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Corrections for CA_n3A-n77A combo in test case 7.3A.1_1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E7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E3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6A9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BE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D96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CFB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422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6F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E8B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RP-250666</w:t>
            </w:r>
          </w:p>
        </w:tc>
      </w:tr>
      <w:tr w:rsidR="000879B3" w:rsidRPr="000879B3" w14:paraId="6194272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29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R5-251703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22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ATG - Tx Tests - General updates on MU and core specs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0F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Technologies, 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47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95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763D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CFEF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D88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D5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48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6A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3676058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FE3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R5-251704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9A23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ATG - Rx Tests - General updates on MU and core specs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EE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Technologies, 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E3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48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19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14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F6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E8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F3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5D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284BEE30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BF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R5-251705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28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ATG - Annex F - MU and TT updates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EB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Technologies, Anritsu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B6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8B0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3D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5C2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B9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A38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11D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DF4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RP-250687</w:t>
            </w:r>
          </w:p>
        </w:tc>
      </w:tr>
      <w:tr w:rsidR="000879B3" w:rsidRPr="000879B3" w14:paraId="5B92F99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D71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R5-251706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0CF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FR2 RF testability issue list to specification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AD0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 Trading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00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F4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33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3788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37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F58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DE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D6F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RP-250734</w:t>
            </w:r>
          </w:p>
        </w:tc>
      </w:tr>
      <w:tr w:rsidR="000879B3" w:rsidRPr="000879B3" w14:paraId="3B40190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44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R5-251707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995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Editor Notes of FR2 TCs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59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D9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E9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57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18.5.2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FEF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980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1124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07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FE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C8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RP-250734</w:t>
            </w:r>
          </w:p>
        </w:tc>
      </w:tr>
      <w:tr w:rsidR="000879B3" w:rsidRPr="000879B3" w14:paraId="51C9700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0E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R5-251708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0FB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NRU MOP CA TC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83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 Ireland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A7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04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BF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4A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4E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E1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B5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11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RP-250670</w:t>
            </w:r>
          </w:p>
        </w:tc>
      </w:tr>
      <w:tr w:rsidR="000879B3" w:rsidRPr="000879B3" w14:paraId="03E431B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90C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R5-251709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8F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Annex C update with new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58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8C12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15E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F97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DC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367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F86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4F6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D16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RP-250737</w:t>
            </w:r>
          </w:p>
        </w:tc>
      </w:tr>
      <w:tr w:rsidR="000879B3" w:rsidRPr="000879B3" w14:paraId="352BD44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21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R5-251710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09C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14.2.7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43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82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C2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DAE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52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65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45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8F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EF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47CC3D2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C32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R5-251711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84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RSTD reporting delay test case 14.4.1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F0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52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6F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40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3D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4A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A39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6B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B74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4E8D8C6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DE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A83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RSTD reporting test case 14.4.2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87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A63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5C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EB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00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7E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15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3F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646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23E6889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FD2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R5-251713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57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UE Rx-Tx time difference measurement test case 15.2.5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08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932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203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E69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D21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9A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0599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DFB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DA4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224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3CAED3D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C20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R5-251714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76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of UE Rx-Tx time difference measurement test case 15.2.6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00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A5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DE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A3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58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4FC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369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ABAC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AB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55265992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46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R5-251715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D9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UE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tx-rx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measurement period test case 15.2.7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C8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B75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DA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772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105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E533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0601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C4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63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60D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5CA69F3C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0FB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R5-251716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3CA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for Positioning Test Case 14.2.7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B4DC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B2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1D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5E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E4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90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CD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149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AF1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2BCC95D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A75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R5-251717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CDA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14.4.1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69F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DB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27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40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2C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FE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26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671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8BB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101A8E8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64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R5-251718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29F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14.4.2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0A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B0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32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DB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68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D9E3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8CF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7E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531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722391A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219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R5-251719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85E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15.2.5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CA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2E9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63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9D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D7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06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D9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888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A44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6D4EDEA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A2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R5-251720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81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15.2.6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C92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CB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7C3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607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6A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DCE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3EA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41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54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6AE9886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32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R5-251721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114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15.2.7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33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B08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D60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4D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85B4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59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F3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F094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C4E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008381F1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366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R5-251722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CA4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MU contents for BHH and WR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AB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95A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6F4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CC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AF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NR_FR1_TRP_TRS_enh-UEConTest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CC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13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883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D05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RP-250709</w:t>
            </w:r>
          </w:p>
        </w:tc>
      </w:tr>
      <w:tr w:rsidR="000879B3" w:rsidRPr="000879B3" w14:paraId="2E04AF4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9B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R5-251723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94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Annexes in FR1 TRP TRS test specification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94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 Trading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C43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32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F4E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57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NR_FR1_TRP_TRS_enh-UEConTest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EE5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EA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14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C10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RP-250709</w:t>
            </w:r>
          </w:p>
        </w:tc>
      </w:tr>
      <w:tr w:rsidR="000879B3" w:rsidRPr="000879B3" w14:paraId="33C1B65F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8A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R5-251724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F0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Updates to common clauses in FR1 TRP TRS test specification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90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 Trading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D63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BB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300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6F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NR_FR1_TRP_TRS_enh-UEConTest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93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1B51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BF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EEB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RP-250709</w:t>
            </w:r>
          </w:p>
        </w:tc>
      </w:tr>
      <w:tr w:rsidR="000879B3" w:rsidRPr="000879B3" w14:paraId="3F1C715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E2B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R5-251725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E1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On Annex A.4, Reference coordinate system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B4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E9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D40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3FBC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AF2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24F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FE6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0C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77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RP-250700</w:t>
            </w:r>
          </w:p>
        </w:tc>
      </w:tr>
      <w:tr w:rsidR="000879B3" w:rsidRPr="000879B3" w14:paraId="0DABF9DB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1F0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R5-251726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06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On Annex C.3.5, FR1 Cross-Polarization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C86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DB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C14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D65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0E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07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CBA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2B1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18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RP-250700</w:t>
            </w:r>
          </w:p>
        </w:tc>
      </w:tr>
      <w:tr w:rsidR="000879B3" w:rsidRPr="000879B3" w14:paraId="4DC5E8B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0E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R5-251727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7A6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On Annex C.3.6, FR1 Power validation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F3C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CB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AE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D3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EC1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A5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E88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CB4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CC7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RP-250700</w:t>
            </w:r>
          </w:p>
        </w:tc>
      </w:tr>
      <w:tr w:rsidR="000879B3" w:rsidRPr="000879B3" w14:paraId="1BE1950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69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R5-251728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B0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On Annex D.2, FR2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gNB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configurations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CE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D0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A07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AA3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76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E9C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33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B0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4AB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RP-250700</w:t>
            </w:r>
          </w:p>
        </w:tc>
      </w:tr>
      <w:tr w:rsidR="000879B3" w:rsidRPr="000879B3" w14:paraId="75F15344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61B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R5-251729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78A3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On Annex I.3.2, FR2 Power Delay Profile (PDP)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26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40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BA5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B4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214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78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71D8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1D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77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RP-250700</w:t>
            </w:r>
          </w:p>
        </w:tc>
      </w:tr>
      <w:tr w:rsidR="000879B3" w:rsidRPr="000879B3" w14:paraId="40B3503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54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R5-251730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F6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On Annex I.3.3, FR2 Doppler/Temporal correlation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B2E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33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08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88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D9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A9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82F8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29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1EE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RP-250700</w:t>
            </w:r>
          </w:p>
        </w:tc>
      </w:tr>
      <w:tr w:rsidR="000879B3" w:rsidRPr="000879B3" w14:paraId="6BBEE488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8AA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R5-251731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EA6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On clause 7 FR2 MIMO OTA requirements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708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4E2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9025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E93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E0D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284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1B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40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A9F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RP-250700</w:t>
            </w:r>
          </w:p>
        </w:tc>
      </w:tr>
      <w:tr w:rsidR="000879B3" w:rsidRPr="000879B3" w14:paraId="6B2B78C7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2F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R5-251732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7E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On clause 3.3 Abbreviations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49D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FFB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1EC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FE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39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E5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34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60E1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46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RP-250700</w:t>
            </w:r>
          </w:p>
        </w:tc>
      </w:tr>
      <w:tr w:rsidR="000879B3" w:rsidRPr="000879B3" w14:paraId="1C24F1C5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69D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R5-251733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7D2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Updating REFSENS MSD testing for DL CA with single UL configuration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F4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OPPO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69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D15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75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1A6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139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3187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86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966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44E1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074210BD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BE07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R5-251734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180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to FR2 link adaptation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2DE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498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23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76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E63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F1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0939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FDD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E4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75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RP-250704</w:t>
            </w:r>
          </w:p>
        </w:tc>
      </w:tr>
      <w:tr w:rsidR="000879B3" w:rsidRPr="000879B3" w14:paraId="5E621A19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D92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R5-251735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C93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Annex F for NR V2X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10F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4A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BCE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C58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B80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NR_SL_enh-UEConTest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67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3256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235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43EC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574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RP-250678</w:t>
            </w:r>
          </w:p>
        </w:tc>
      </w:tr>
      <w:tr w:rsidR="000879B3" w:rsidRPr="000879B3" w14:paraId="2E9A47ED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27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R5-251741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5F7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NR-NTN intra-frequency time-based CHO test case 14.2.1.3 including TT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05F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C07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E9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436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94E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A31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3831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40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196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FE0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RP-250675</w:t>
            </w:r>
          </w:p>
        </w:tc>
      </w:tr>
      <w:tr w:rsidR="000879B3" w:rsidRPr="000879B3" w14:paraId="0F7E0233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6279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R5-251742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93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Update to NR-NTN inter-frequency time-based CHO test case 14.2.1.4 including TT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6F4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Germany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E4A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25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66E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84E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707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DB2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310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76F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RP-250676</w:t>
            </w:r>
          </w:p>
        </w:tc>
      </w:tr>
      <w:tr w:rsidR="000879B3" w:rsidRPr="000879B3" w14:paraId="1068B7A7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21A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R5-251744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47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TC4.6.6.1 with TT analysis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DFE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B7D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A6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4B9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B51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666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3706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2AD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BD5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808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RP-250671</w:t>
            </w:r>
          </w:p>
        </w:tc>
      </w:tr>
      <w:tr w:rsidR="000879B3" w:rsidRPr="000879B3" w14:paraId="6806601F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37D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R5-251748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197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Correction to Rel-17 UL Tx switching RRM test cases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67BF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, MediaTek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749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DE3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BC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4E6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145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3737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B9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00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BA3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RP-250743</w:t>
            </w:r>
          </w:p>
        </w:tc>
      </w:tr>
      <w:tr w:rsidR="000879B3" w:rsidRPr="000879B3" w14:paraId="2E3766D3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6B5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R5-251751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C50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clause number for the 3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AoA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setup in TCI state switch test case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D67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78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8A1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DB1D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CAF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1B0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3685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D4D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65D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A68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RP-250699</w:t>
            </w:r>
          </w:p>
        </w:tc>
      </w:tr>
      <w:tr w:rsidR="000879B3" w:rsidRPr="000879B3" w14:paraId="7B39D51A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7CE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R5-251752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71F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NR SA FR2 DCI based active TCI state switch with m-DCI test case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39C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321B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1E5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8BB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56A6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C0B7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13B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6AB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D0A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RP-250710</w:t>
            </w:r>
          </w:p>
        </w:tc>
      </w:tr>
      <w:tr w:rsidR="000879B3" w:rsidRPr="000879B3" w14:paraId="7CCFE9BE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491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R5-251753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FBB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 test time update for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nb-ntn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npdcch</w:t>
            </w:r>
            <w:proofErr w:type="spellEnd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B39A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836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F34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404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EA70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ACEA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8490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54742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524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RP-250746</w:t>
            </w:r>
          </w:p>
        </w:tc>
      </w:tr>
      <w:tr w:rsidR="000879B3" w:rsidRPr="000879B3" w14:paraId="61BBF816" w14:textId="77777777" w:rsidTr="00A51BF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25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R5-251754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1C2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Addition of UE maximum output power for new PC2 EN-DC combs within FR1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839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407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147D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ADCC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3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57D7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D10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1901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1353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402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F7E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RP-250685</w:t>
            </w:r>
          </w:p>
        </w:tc>
      </w:tr>
      <w:tr w:rsidR="000879B3" w:rsidRPr="000879B3" w14:paraId="7CEF5170" w14:textId="77777777" w:rsidTr="00A51BF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536A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R5-251759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C0CE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On FR2 MIMO OTA tests with cable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E7AA1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2A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3F29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E0A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3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C7CC8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NR_MIMO_OTA_enh-UEConTest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BCB04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0047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216F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7605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575C" w14:textId="77777777" w:rsidR="000879B3" w:rsidRPr="000879B3" w:rsidRDefault="000879B3" w:rsidP="000879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79B3">
              <w:rPr>
                <w:rFonts w:ascii="Calibri" w:hAnsi="Calibri" w:cs="Calibri"/>
                <w:color w:val="000000"/>
                <w:sz w:val="22"/>
                <w:szCs w:val="22"/>
              </w:rPr>
              <w:t>RP-250700</w:t>
            </w:r>
          </w:p>
        </w:tc>
      </w:tr>
    </w:tbl>
    <w:p w14:paraId="218EB7AA" w14:textId="77777777" w:rsidR="000A55C7" w:rsidRDefault="000A55C7" w:rsidP="0014272E"/>
    <w:p w14:paraId="43C72DC9" w14:textId="77777777" w:rsidR="00335A68" w:rsidRDefault="00335A68" w:rsidP="0014272E"/>
    <w:p w14:paraId="11A0F7DF" w14:textId="64A03F1F" w:rsidR="0082188F" w:rsidRDefault="00344E55" w:rsidP="00E13E44">
      <w:pPr>
        <w:pStyle w:val="Heading1"/>
      </w:pPr>
      <w:proofErr w:type="spellStart"/>
      <w:r>
        <w:t>Tdoc</w:t>
      </w:r>
      <w:proofErr w:type="spellEnd"/>
      <w:r>
        <w:t xml:space="preserve"> list of agreed TTCN CRs and plenary packages</w:t>
      </w:r>
    </w:p>
    <w:p w14:paraId="741E2DDE" w14:textId="2A816C1D" w:rsidR="0074355E" w:rsidRDefault="005D1405" w:rsidP="003443A1">
      <w:r>
        <w:t>5</w:t>
      </w:r>
      <w:r w:rsidR="00A51BFA">
        <w:t>3</w:t>
      </w:r>
      <w:r w:rsidR="0007678C">
        <w:t xml:space="preserve"> CRs </w:t>
      </w:r>
      <w:r w:rsidR="00684776">
        <w:t xml:space="preserve">(including </w:t>
      </w:r>
      <w:r w:rsidR="00A51BFA">
        <w:t>4</w:t>
      </w:r>
      <w:r w:rsidR="00684776">
        <w:t xml:space="preserve"> direct to plenary) </w:t>
      </w:r>
      <w:r w:rsidR="0007678C">
        <w:t xml:space="preserve">were agreed via email </w:t>
      </w:r>
      <w:r w:rsidR="0007678C" w:rsidRPr="0007678C">
        <w:t xml:space="preserve">in the </w:t>
      </w:r>
      <w:r w:rsidR="000A55C7">
        <w:t>1</w:t>
      </w:r>
      <w:r w:rsidR="0007678C" w:rsidRPr="0007678C">
        <w:t>. trimester</w:t>
      </w:r>
      <w:r w:rsidR="0007678C">
        <w:t xml:space="preserve"> at the </w:t>
      </w:r>
      <w:r w:rsidR="0007678C" w:rsidRPr="0007678C">
        <w:t>RAN5 electronic meeting ‘#202</w:t>
      </w:r>
      <w:r w:rsidR="000A55C7">
        <w:t>5</w:t>
      </w:r>
      <w:r w:rsidR="0007678C" w:rsidRPr="0007678C">
        <w:t>-TTCN email’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1129"/>
        <w:gridCol w:w="3628"/>
        <w:gridCol w:w="1162"/>
        <w:gridCol w:w="893"/>
        <w:gridCol w:w="980"/>
        <w:gridCol w:w="708"/>
        <w:gridCol w:w="2800"/>
        <w:gridCol w:w="744"/>
        <w:gridCol w:w="567"/>
        <w:gridCol w:w="567"/>
        <w:gridCol w:w="1382"/>
      </w:tblGrid>
      <w:tr w:rsidR="00A51BFA" w:rsidRPr="009A710B" w14:paraId="02689826" w14:textId="77777777" w:rsidTr="00970D0F">
        <w:trPr>
          <w:trHeight w:val="9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8B0FC87" w14:textId="77777777" w:rsidR="00A51BFA" w:rsidRPr="009A710B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9A710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lastRenderedPageBreak/>
              <w:t>TDoc</w:t>
            </w:r>
            <w:proofErr w:type="spellEnd"/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8D4BAF5" w14:textId="77777777" w:rsidR="00A51BFA" w:rsidRPr="009A710B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A710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41522D8" w14:textId="77777777" w:rsidR="00A51BFA" w:rsidRPr="009A710B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A710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9E68A24" w14:textId="77777777" w:rsidR="00A51BFA" w:rsidRPr="009A710B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A710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C4E6078" w14:textId="77777777" w:rsidR="00A51BFA" w:rsidRPr="009A710B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A710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5D7A9D1" w14:textId="77777777" w:rsidR="00A51BFA" w:rsidRPr="009A710B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A710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D9AA90B" w14:textId="77777777" w:rsidR="00A51BFA" w:rsidRPr="009A710B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A710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153D6F9" w14:textId="77777777" w:rsidR="00A51BFA" w:rsidRPr="009A710B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A710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86AEF57" w14:textId="77777777" w:rsidR="00A51BFA" w:rsidRPr="009A710B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A710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revision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96CB120" w14:textId="77777777" w:rsidR="00A51BFA" w:rsidRPr="009A710B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A710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category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9D3EE44" w14:textId="77777777" w:rsidR="00A51BFA" w:rsidRPr="009A710B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A710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TSG CR Pack</w:t>
            </w:r>
          </w:p>
        </w:tc>
      </w:tr>
      <w:tr w:rsidR="00A51BFA" w:rsidRPr="009A710B" w14:paraId="57939A35" w14:textId="77777777" w:rsidTr="00970D0F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19D6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R5s250011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1649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to function f_IMS_INVITE_ReceiveRequest_A_2_1_Optional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C1D3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86D3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22CE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1ADA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F373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145C2C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0961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C4EDE1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AA60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4D56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3986C23D" w14:textId="77777777" w:rsidTr="00970D0F">
        <w:trPr>
          <w:trHeight w:val="8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FC56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R5s250016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5250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Addition of MCPTT test case 5.1 to the MCX ATS with MCX-EUTRA model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AA69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Keysight Technologies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5739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FB94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36.579-5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2A6D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750B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TEI14_Test, MCPTT-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4E112D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0117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99C942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C720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A340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4DE9F879" w14:textId="77777777" w:rsidTr="00970D0F">
        <w:trPr>
          <w:trHeight w:val="4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67EE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R5s250020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EDDC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of inconsistencies in TTCN implementation for IMS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ED2D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A7D4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424F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A14D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DFCB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C14709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0959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7310E1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6D7D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DECC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77F57776" w14:textId="77777777" w:rsidTr="00970D0F">
        <w:trPr>
          <w:trHeight w:val="8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E14E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R5s250023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568D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Re-verification of MCPTT test case 5.1 to the MCX ATS with MCX-EUTRA model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3E86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Keysight Technologies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7B1A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62AC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36.579-5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4047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BF97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TEI14_Test, MCPTT-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C7EE2F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0124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AD6CEB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41A6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44AC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10F36728" w14:textId="77777777" w:rsidTr="00970D0F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4E92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R5s250024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207D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Addition of LTE RACS testcase 8.5.5.1 in TDD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3883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SCHWARZ, Keysight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C856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6DD2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F942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3C50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TEI16_Test, RACS-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99B93F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088111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49F8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029F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29200E77" w14:textId="77777777" w:rsidTr="00970D0F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9116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R5s250025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D1B7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 xml:space="preserve">Integrity protection added to NOTIFY for </w:t>
            </w:r>
            <w:proofErr w:type="spellStart"/>
            <w:r w:rsidRPr="009A710B">
              <w:rPr>
                <w:rFonts w:ascii="Arial" w:hAnsi="Arial" w:cs="Arial"/>
                <w:sz w:val="16"/>
                <w:szCs w:val="16"/>
              </w:rPr>
              <w:t>xcap</w:t>
            </w:r>
            <w:proofErr w:type="spellEnd"/>
            <w:r w:rsidRPr="009A710B">
              <w:rPr>
                <w:rFonts w:ascii="Arial" w:hAnsi="Arial" w:cs="Arial"/>
                <w:sz w:val="16"/>
                <w:szCs w:val="16"/>
              </w:rPr>
              <w:t>-diff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2B06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CD3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E652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36.579-5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AC55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2258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TEI14_Test, MCPTT-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EE5797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472900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BE0F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32B5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147BEF34" w14:textId="77777777" w:rsidTr="00970D0F">
        <w:trPr>
          <w:trHeight w:val="4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7B45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R5s250027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F120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 xml:space="preserve">Correction to function </w:t>
            </w:r>
            <w:proofErr w:type="spellStart"/>
            <w:r w:rsidRPr="009A710B">
              <w:rPr>
                <w:rFonts w:ascii="Arial" w:hAnsi="Arial" w:cs="Arial"/>
                <w:sz w:val="16"/>
                <w:szCs w:val="16"/>
              </w:rPr>
              <w:t>f_IMS_BuildSDP_AudioVideo_RX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4546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647B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AD51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E568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A849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CC440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0962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5AB7D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B207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ACD9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2E2E4B7E" w14:textId="77777777" w:rsidTr="00970D0F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466B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R5s250028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58FF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to NBIOT testcase 22.5.21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0B89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6C1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DBC8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51D9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C1DD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 xml:space="preserve">TEI14_Test, 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NB_IOTenh-UEConTest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610AD9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8DFA15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E592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39DA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3FCAACCF" w14:textId="77777777" w:rsidTr="00970D0F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2FEC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R5s250029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6237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to NITZ testcase 9.4.10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B650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540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7308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34.123-3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DE71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81A3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AC302F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3687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561DD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3A5F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9494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68A07386" w14:textId="77777777" w:rsidTr="00970D0F">
        <w:trPr>
          <w:trHeight w:val="4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4602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R5s250031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8D78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Rel-18 Dec'24 partial baseline upgrade for LTE &amp; NB-IoT TTCN-3 Test Suites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A4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6209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CDCF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55AF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FF69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76413E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55BD02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DE04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0744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275EB4CE" w14:textId="77777777" w:rsidTr="00970D0F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CC1E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R5s250032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6CBA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Rel-18 Dec'24 partial baseline upgrade for POS Test Suite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F835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E408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E3D0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37.571-4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91CE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6831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F2FD38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8D3020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125B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14FB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2AB4EF33" w14:textId="77777777" w:rsidTr="00970D0F">
        <w:trPr>
          <w:trHeight w:val="21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B119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R5s250034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E7DA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Rel-18 Jun'24 baseline upgrade for MCX Test Suites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7920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54B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0A44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A3F2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5D0C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EC8183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D551A3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B67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1BCA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1C063474" w14:textId="77777777" w:rsidTr="00970D0F">
        <w:trPr>
          <w:trHeight w:val="2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930B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R5s250035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E0D3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 xml:space="preserve">Correction of </w:t>
            </w:r>
            <w:proofErr w:type="spellStart"/>
            <w:r w:rsidRPr="009A710B">
              <w:rPr>
                <w:rFonts w:ascii="Arial" w:hAnsi="Arial" w:cs="Arial"/>
                <w:sz w:val="16"/>
                <w:szCs w:val="16"/>
              </w:rPr>
              <w:t>f_MCX_JSON_CreateTokens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D7D8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469C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A955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FFE3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8C5D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 xml:space="preserve">TEI14_Test, 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MCImp-UEConTest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929DF7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6E60F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BFA3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F92F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0335319C" w14:textId="77777777" w:rsidTr="00970D0F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6F85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R5s250036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2164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Rel-18 Sep'24 baseline corrections for MCX Test Suites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D27C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C383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65D7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D82B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D6FF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01C3DE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67EA59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3B5B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5D8F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267C1045" w14:textId="77777777" w:rsidTr="00970D0F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CEE7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R5s250037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5E97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Addition of MCPTT test case 5.1 to the MCX ATS with MCX-EUTRA model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A194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78DB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524D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300C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1C6B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TEI14_Test, MCPTT-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171D81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7CA4C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9604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E2C72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5BEF32E0" w14:textId="77777777" w:rsidTr="00970D0F">
        <w:trPr>
          <w:trHeight w:val="2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8EE7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R5s250038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175C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 xml:space="preserve">Integrity protection added to NOTIFY for </w:t>
            </w:r>
            <w:proofErr w:type="spellStart"/>
            <w:r w:rsidRPr="009A710B">
              <w:rPr>
                <w:rFonts w:ascii="Arial" w:hAnsi="Arial" w:cs="Arial"/>
                <w:sz w:val="16"/>
                <w:szCs w:val="16"/>
              </w:rPr>
              <w:t>xcap</w:t>
            </w:r>
            <w:proofErr w:type="spellEnd"/>
            <w:r w:rsidRPr="009A710B">
              <w:rPr>
                <w:rFonts w:ascii="Arial" w:hAnsi="Arial" w:cs="Arial"/>
                <w:sz w:val="16"/>
                <w:szCs w:val="16"/>
              </w:rPr>
              <w:t>-diff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FC9E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279C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5AB7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05F0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B7FF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TEI14_Test, MCPTT-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7F9057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7528A4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0AC6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2ABA2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2E47C742" w14:textId="77777777" w:rsidTr="00970D0F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FB11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R5s250039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9808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to NB-IoT NTN testcase 22.3.2.7a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52F6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7C01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1AF2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9B28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3B25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9CF19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8ED2D1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768C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6912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6DE514F5" w14:textId="77777777" w:rsidTr="00970D0F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4022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R5s250041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3371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to IMS-IRAT testcase 19.1.3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5F5B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FCDA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B87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257D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FE6E9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7A476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0963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011C3D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3A46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5A03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79DEEC72" w14:textId="77777777" w:rsidTr="00970D0F">
        <w:trPr>
          <w:trHeight w:val="8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1DC3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R5s250043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8E78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 xml:space="preserve">Correction to enumerated type </w:t>
            </w:r>
            <w:proofErr w:type="spellStart"/>
            <w:r w:rsidRPr="009A710B">
              <w:rPr>
                <w:rFonts w:ascii="Arial" w:hAnsi="Arial" w:cs="Arial"/>
                <w:sz w:val="16"/>
                <w:szCs w:val="16"/>
              </w:rPr>
              <w:t>GPRS_CipheringAlgorithm_Type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78B9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4419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4BD6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34.123-3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3152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0236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5BA3DB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3685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4DF856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CAEB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3E40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02F211B7" w14:textId="77777777" w:rsidTr="00970D0F">
        <w:trPr>
          <w:trHeight w:val="8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1D16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R5s250045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ACC7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to NBIOT-NTN testcase 22.3.1.4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28A5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1B2F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AE67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893C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9779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TEI13_Test, NB_IOT-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89D5D8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818F78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DC65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196C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516D45DA" w14:textId="77777777" w:rsidTr="00970D0F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E45E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R5s250046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CF0D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to NBIOT-NTN testcase 22.3.1.6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00F8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0299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99D7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ABCD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C53E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TEI13_Test, NB_IOT-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0CD60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17AF10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C8AF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B9985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7053E5E0" w14:textId="77777777" w:rsidTr="00970D0F">
        <w:trPr>
          <w:trHeight w:val="8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DA16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R5s250049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6954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to cs_MAC_MainConfig_Explicit_7_1_4_7a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9DE5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2D09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94B2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4311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D169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C78EF7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687295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A575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53875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1394FFDC" w14:textId="77777777" w:rsidTr="00970D0F">
        <w:trPr>
          <w:trHeight w:val="6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6A88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R5s250051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B268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to EMM test case 9.2.3.1.23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1850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80BD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A415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8ABF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955D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E6F7E9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6590E8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EFB3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C406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3855BF2A" w14:textId="77777777" w:rsidTr="00970D0F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8610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R5s250052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0308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Addition of SSAC ACB per PLMN test case 13.5.1c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267B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2761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8D4E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D650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8E08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FB97D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3FC7DC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1118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6B49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04669862" w14:textId="77777777" w:rsidTr="00970D0F">
        <w:trPr>
          <w:trHeight w:val="6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37A7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R5s250056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DD04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to NBIOT NTN testcase 22.3.1.1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C956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C673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F5CF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DD62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E7EE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D61B0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D802F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55C6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6DA7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6445467D" w14:textId="77777777" w:rsidTr="00970D0F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08CB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R5s250057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238C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to NBIOT-NTN testcases 22.3.1.3 and 22.3.1.4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8A8B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D7BC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431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268A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4D21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2B871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EAE1B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2DBB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BCF7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788FFDC4" w14:textId="77777777" w:rsidTr="00970D0F">
        <w:trPr>
          <w:trHeight w:val="4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E25C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R5s250078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CA44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37.579-5 (prose), Annex A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809B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9B95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78B0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E7320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360C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TEI14_Test, MCPTT-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674771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0009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D090A5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F724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7F49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2B38A522" w14:textId="77777777" w:rsidTr="00970D0F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737E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R5s250079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92BFA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36.579-5 (prose), Annex 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90E7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C6311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13E5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36.579-5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28905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F5BBD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TEI14_Test, MCPTT-</w:t>
            </w:r>
            <w:proofErr w:type="spellStart"/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FBF09B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0126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EE5C50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51CF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5E8A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0F0BFBA6" w14:textId="77777777" w:rsidTr="00970D0F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3CA6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R5s250080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82B4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36.523-3 (prose), Annex 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1318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6409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8C94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A294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D0187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C9051E3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7A253F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D3202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3E6F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  <w:tr w:rsidR="00A51BFA" w:rsidRPr="009A710B" w14:paraId="0E44AD85" w14:textId="77777777" w:rsidTr="00970D0F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1C22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R5s250081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3455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Correction to LTE testcase 7.1.4.24b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8D4C8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7C7F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EF0E6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Pr="009A710B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C7AC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FDCBF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A710B">
              <w:rPr>
                <w:rFonts w:ascii="Arial" w:hAnsi="Arial" w:cs="Arial"/>
                <w:color w:val="000000"/>
                <w:sz w:val="16"/>
                <w:szCs w:val="16"/>
              </w:rPr>
              <w:t>TEI13_Test, LTE_MTCe2_L1-UEConTest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C144FCC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4872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24618BB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F8CAE" w14:textId="77777777" w:rsidR="00A51BFA" w:rsidRPr="009A710B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A710B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EBBE" w14:textId="77777777" w:rsidR="00A51BFA" w:rsidRPr="009A710B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A71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RP-250753</w:t>
            </w:r>
          </w:p>
        </w:tc>
      </w:tr>
    </w:tbl>
    <w:p w14:paraId="7BC18474" w14:textId="77777777" w:rsidR="00A51BFA" w:rsidRDefault="00A51BFA" w:rsidP="00A51BFA"/>
    <w:tbl>
      <w:tblPr>
        <w:tblW w:w="12895" w:type="dxa"/>
        <w:tblLayout w:type="fixed"/>
        <w:tblLook w:val="04A0" w:firstRow="1" w:lastRow="0" w:firstColumn="1" w:lastColumn="0" w:noHBand="0" w:noVBand="1"/>
      </w:tblPr>
      <w:tblGrid>
        <w:gridCol w:w="1129"/>
        <w:gridCol w:w="4044"/>
        <w:gridCol w:w="1168"/>
        <w:gridCol w:w="897"/>
        <w:gridCol w:w="979"/>
        <w:gridCol w:w="657"/>
        <w:gridCol w:w="1372"/>
        <w:gridCol w:w="572"/>
        <w:gridCol w:w="376"/>
        <w:gridCol w:w="425"/>
        <w:gridCol w:w="1276"/>
      </w:tblGrid>
      <w:tr w:rsidR="00A51BFA" w:rsidRPr="004B0516" w14:paraId="72904B91" w14:textId="77777777" w:rsidTr="00970D0F">
        <w:trPr>
          <w:trHeight w:val="9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20C6132" w14:textId="77777777" w:rsidR="00A51BFA" w:rsidRPr="004B0516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4B051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FF99A18" w14:textId="77777777" w:rsidR="00A51BFA" w:rsidRPr="004B0516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B051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599903D" w14:textId="77777777" w:rsidR="00A51BFA" w:rsidRPr="004B0516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B051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F3F685F" w14:textId="77777777" w:rsidR="00A51BFA" w:rsidRPr="004B0516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B051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E93FA26" w14:textId="77777777" w:rsidR="00A51BFA" w:rsidRPr="004B0516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B051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DF06489" w14:textId="77777777" w:rsidR="00A51BFA" w:rsidRPr="004B0516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B051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A4DC8B8" w14:textId="77777777" w:rsidR="00A51BFA" w:rsidRPr="004B0516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B051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519F25E" w14:textId="77777777" w:rsidR="00A51BFA" w:rsidRPr="004B0516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B051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F73CA7A" w14:textId="77777777" w:rsidR="00A51BFA" w:rsidRPr="004B0516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B051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revision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82B8B5A" w14:textId="77777777" w:rsidR="00A51BFA" w:rsidRPr="004B0516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B051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category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98DDE27" w14:textId="77777777" w:rsidR="00A51BFA" w:rsidRPr="004B0516" w:rsidRDefault="00A51BFA" w:rsidP="00970D0F">
            <w:pPr>
              <w:spacing w:after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B051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TSG CR Pack</w:t>
            </w:r>
          </w:p>
        </w:tc>
      </w:tr>
      <w:tr w:rsidR="00A51BFA" w:rsidRPr="004B0516" w14:paraId="6EBCBDBE" w14:textId="77777777" w:rsidTr="00970D0F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FEBD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R5s250009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8769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 xml:space="preserve">Correction to function </w:t>
            </w:r>
            <w:proofErr w:type="spellStart"/>
            <w:r w:rsidRPr="004B0516">
              <w:rPr>
                <w:rFonts w:ascii="Arial" w:hAnsi="Arial" w:cs="Arial"/>
                <w:sz w:val="16"/>
                <w:szCs w:val="16"/>
              </w:rPr>
              <w:t>f_NR_GetCA_InterBandFrequency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A81F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94F1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B846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2A6C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5E25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F88CB3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3608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E9E6C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8728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C0DC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0DB26182" w14:textId="77777777" w:rsidTr="00970D0F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80BB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R5s250010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7839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NR5GC testcase 11.1.2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10717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9A3C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D838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CAC2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4947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5A0FD6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3609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C259C7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0C22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E156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6E40C19B" w14:textId="77777777" w:rsidTr="00970D0F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373B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R5s250012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B3C3A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NR5GC testcase 10.1.2.1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24380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47BC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AD3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7B180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1873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ADE263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76D243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3EF3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97AE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65B24CBB" w14:textId="77777777" w:rsidTr="00970D0F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0378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R5s250013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EA57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for NR5GC testcase 9.1.10.3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F5A6A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C829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A3B2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C741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EBFA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 xml:space="preserve">TEI16_Test, </w:t>
            </w:r>
            <w:proofErr w:type="spellStart"/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12FAA30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3611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CA0E18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80B8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D319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221A64AA" w14:textId="77777777" w:rsidTr="00970D0F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69C4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R5s250014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6B47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NR5GC testcase 8.1.4.2.1.2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66DE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24E77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9237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360B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1C19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2D974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11403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8FAB0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E5B6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7DCA4DEA" w14:textId="77777777" w:rsidTr="00970D0F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496A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R5s250015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4C77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NR5GC MAC testcase 7.1.1.8.1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59DB7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03BC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19037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668D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1F327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C9E53A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3492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E6BB58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0564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F31C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3678947A" w14:textId="77777777" w:rsidTr="00970D0F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BF48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R5s250017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1D0D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f_NR5GC_PDUSessionEstablishment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4A49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BE7D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9DD8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537C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980B2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DAF75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3568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50AEA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9573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DB2A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6AEF358A" w14:textId="77777777" w:rsidTr="00970D0F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4EB5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R5s250018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4DBA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the function  f_NR5GC_CheckDataPath_CA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B128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2606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C1A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92D82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39CE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277517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3586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67D0C4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C2B7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B114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68EA3133" w14:textId="77777777" w:rsidTr="00970D0F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5D0D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R5s250019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99C8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functions f_EUTRA38_TrackingAreaUpdateFromN1_WithoutReq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79BFA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775A0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8509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9A0E7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EA02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22B0AA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3587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3E041F2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ED91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7B68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0E6D6FC8" w14:textId="77777777" w:rsidTr="00970D0F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E6B5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R5s250021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98F9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function f_NR5GC_IRAT_MobilityRegistration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6BF1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CCAE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04CE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2AC5A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AFD9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A10793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3588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079650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E58A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AD1F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4622B354" w14:textId="77777777" w:rsidTr="00970D0F">
        <w:trPr>
          <w:trHeight w:val="10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6064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R5s250022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AA0B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NR5GC Test Cases 11.1.2, 11.1.5, 11.1.6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5442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58A8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0339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7D37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84B22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27151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3589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66106F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53C5A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FD86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16309DED" w14:textId="77777777" w:rsidTr="00970D0F">
        <w:trPr>
          <w:trHeight w:val="1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6797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R5s250026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E2C1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NR5GC Test cases 7.1.1.4.2.3 and 7.1.1.4.2.4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F074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66E22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BCB32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F038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F4A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764CE3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3613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148C1A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9955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3A9A8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548335E7" w14:textId="77777777" w:rsidTr="00970D0F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7455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R5s250030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D10C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Rel-18 Dec'24 partial baseline upgrade for 5GS TTCN-3 Test Suites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A404A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16372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1035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96B1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ED07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C81118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3614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8ADBF0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442E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9086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0A2CE8EC" w14:textId="77777777" w:rsidTr="00970D0F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B4D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R5s250033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242D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NR5GC 5GSM test case 8.1.5.9.1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C54E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11CD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C73E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E18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78B0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TEI16_Test, RACS-</w:t>
            </w:r>
            <w:proofErr w:type="spellStart"/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51D7D3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3615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759492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80A0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6712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225F0460" w14:textId="77777777" w:rsidTr="00970D0F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04ED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R5s250042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E902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NR5GC IRAT test case 8.1.1.3.7a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C615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FEDA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DC4D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622E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6093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6BBF17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3596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32A8F4A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7BA6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2924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3AEAD5C2" w14:textId="77777777" w:rsidTr="00970D0F">
        <w:trPr>
          <w:trHeight w:val="2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7967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R5s250044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51B6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f_NR5GC_RRCReestablishment functions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9A1D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2003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EC1F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3792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C440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1BBA5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3600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C8224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7B7A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CABE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575AB6EA" w14:textId="77777777" w:rsidTr="00970D0F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73B5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R5s250047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C0D2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function f_NR5GC_PDUSessionEstablishment_InnerLoop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0C8B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0D58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C1C4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54B72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C4017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5836682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3603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D004CE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7B2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7296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3213A7BB" w14:textId="77777777" w:rsidTr="00970D0F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8015A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R5s250050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8CB6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 xml:space="preserve">Correction to NR5GC </w:t>
            </w:r>
            <w:proofErr w:type="spellStart"/>
            <w:r w:rsidRPr="004B0516">
              <w:rPr>
                <w:rFonts w:ascii="Arial" w:hAnsi="Arial" w:cs="Arial"/>
                <w:sz w:val="16"/>
                <w:szCs w:val="16"/>
              </w:rPr>
              <w:t>eCPSOR</w:t>
            </w:r>
            <w:proofErr w:type="spellEnd"/>
            <w:r w:rsidRPr="004B0516">
              <w:rPr>
                <w:rFonts w:ascii="Arial" w:hAnsi="Arial" w:cs="Arial"/>
                <w:sz w:val="16"/>
                <w:szCs w:val="16"/>
              </w:rPr>
              <w:t xml:space="preserve"> test case 6.3.2.5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1573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A9BA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195D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DC92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A7632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eCPSOR_CON-UEConTest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FF5294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3616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B3CEC0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75F3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CF39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188E7276" w14:textId="77777777" w:rsidTr="00970D0F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68B9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R5s250055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63E2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ENDC test case 8.2.3.11.1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C3D2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213B2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A856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CB64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9B74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64917C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3618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22FAB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709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FB1D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2A538F03" w14:textId="77777777" w:rsidTr="00970D0F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9D42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R5s250062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C1030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NR5GC testcase 6.3.2.1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5FA99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B8E7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5E8CA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05AA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1DD1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eCPSOR_CON-UEConTest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08C3000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3623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D1A25A7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32D3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83FE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620F4B8F" w14:textId="77777777" w:rsidTr="00970D0F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23F4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R5s250072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1804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NR5GC testcase 6.3.1.7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3BBB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5996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BAFA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F922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E52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46FA97D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3605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AC61ED0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8FBE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03B7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5A389865" w14:textId="77777777" w:rsidTr="00970D0F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2A31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R5s250077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8542B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Update of TTCN type definitions, Annex D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1DE2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41A3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DA13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FA06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8E02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TEI17_Test</w:t>
              </w:r>
            </w:hyperlink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88B8750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3632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D2F7C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886D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3E51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  <w:tr w:rsidR="00A51BFA" w:rsidRPr="004B0516" w14:paraId="288AD998" w14:textId="77777777" w:rsidTr="00970D0F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B34E8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R5s250082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9766F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Correction to NR MAC testcase 7.1.1.6.1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1451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51345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11E94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" w:history="1">
              <w:r w:rsidRPr="004B0516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EC571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96A4C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0516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4FD52E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3599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4B20AF3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AB976" w14:textId="77777777" w:rsidR="00A51BFA" w:rsidRPr="004B0516" w:rsidRDefault="00A51BFA" w:rsidP="00970D0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0516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ABA6" w14:textId="77777777" w:rsidR="00A51BFA" w:rsidRPr="004B0516" w:rsidRDefault="00A51BFA" w:rsidP="00970D0F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B0516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RP-250754</w:t>
            </w:r>
          </w:p>
        </w:tc>
      </w:tr>
    </w:tbl>
    <w:p w14:paraId="21EB9F10" w14:textId="77777777" w:rsidR="000A55C7" w:rsidRDefault="000A55C7" w:rsidP="003443A1"/>
    <w:sectPr w:rsidR="000A55C7" w:rsidSect="00D24DB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0FEB3" w14:textId="77777777" w:rsidR="00E33B3E" w:rsidRDefault="00E33B3E">
      <w:r>
        <w:separator/>
      </w:r>
    </w:p>
  </w:endnote>
  <w:endnote w:type="continuationSeparator" w:id="0">
    <w:p w14:paraId="0718AB51" w14:textId="77777777" w:rsidR="00E33B3E" w:rsidRDefault="00E3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41416" w14:textId="77777777" w:rsidR="00E33B3E" w:rsidRDefault="00E33B3E">
      <w:r>
        <w:separator/>
      </w:r>
    </w:p>
  </w:footnote>
  <w:footnote w:type="continuationSeparator" w:id="0">
    <w:p w14:paraId="7CE31D31" w14:textId="77777777" w:rsidR="00E33B3E" w:rsidRDefault="00E33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40DE"/>
    <w:rsid w:val="00005450"/>
    <w:rsid w:val="00005829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526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B6A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4DAD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263"/>
    <w:rsid w:val="00066EBF"/>
    <w:rsid w:val="000679EB"/>
    <w:rsid w:val="00067B07"/>
    <w:rsid w:val="00070C91"/>
    <w:rsid w:val="0007113D"/>
    <w:rsid w:val="000714EE"/>
    <w:rsid w:val="00071EA4"/>
    <w:rsid w:val="00072398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78C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3C39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879B3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3FCB"/>
    <w:rsid w:val="000A43F4"/>
    <w:rsid w:val="000A4ADC"/>
    <w:rsid w:val="000A5038"/>
    <w:rsid w:val="000A50DF"/>
    <w:rsid w:val="000A55C7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AD0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19F"/>
    <w:rsid w:val="000C7775"/>
    <w:rsid w:val="000D0253"/>
    <w:rsid w:val="000D02FB"/>
    <w:rsid w:val="000D0E7B"/>
    <w:rsid w:val="000D1115"/>
    <w:rsid w:val="000D1D29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4E46"/>
    <w:rsid w:val="000E5872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1D8E"/>
    <w:rsid w:val="000F2245"/>
    <w:rsid w:val="000F228D"/>
    <w:rsid w:val="000F22E1"/>
    <w:rsid w:val="000F256B"/>
    <w:rsid w:val="000F3783"/>
    <w:rsid w:val="000F3ED3"/>
    <w:rsid w:val="000F5304"/>
    <w:rsid w:val="000F5A9F"/>
    <w:rsid w:val="000F5AD1"/>
    <w:rsid w:val="000F675A"/>
    <w:rsid w:val="000F6B11"/>
    <w:rsid w:val="000F6E0B"/>
    <w:rsid w:val="000F7098"/>
    <w:rsid w:val="000F7569"/>
    <w:rsid w:val="00100010"/>
    <w:rsid w:val="00100290"/>
    <w:rsid w:val="001006D1"/>
    <w:rsid w:val="00100AA8"/>
    <w:rsid w:val="00100AC3"/>
    <w:rsid w:val="001010E2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033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0D70"/>
    <w:rsid w:val="00121028"/>
    <w:rsid w:val="0012109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72E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943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64C3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565"/>
    <w:rsid w:val="00184B27"/>
    <w:rsid w:val="0018522E"/>
    <w:rsid w:val="00185494"/>
    <w:rsid w:val="00185D5D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2C4"/>
    <w:rsid w:val="001B30BB"/>
    <w:rsid w:val="001B3107"/>
    <w:rsid w:val="001B3B5A"/>
    <w:rsid w:val="001B3F1D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36"/>
    <w:rsid w:val="001E22B4"/>
    <w:rsid w:val="001E24E7"/>
    <w:rsid w:val="001E2A1C"/>
    <w:rsid w:val="001E2D98"/>
    <w:rsid w:val="001E2F5A"/>
    <w:rsid w:val="001E30D9"/>
    <w:rsid w:val="001E3AE2"/>
    <w:rsid w:val="001E49C9"/>
    <w:rsid w:val="001E576E"/>
    <w:rsid w:val="001E5A36"/>
    <w:rsid w:val="001E624F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4C9A"/>
    <w:rsid w:val="001F50F4"/>
    <w:rsid w:val="001F5CF7"/>
    <w:rsid w:val="001F6A06"/>
    <w:rsid w:val="001F70B4"/>
    <w:rsid w:val="001F7501"/>
    <w:rsid w:val="00200857"/>
    <w:rsid w:val="00200A9A"/>
    <w:rsid w:val="00200E86"/>
    <w:rsid w:val="00201040"/>
    <w:rsid w:val="0020133C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4E5"/>
    <w:rsid w:val="00217613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5C9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1E4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2C52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0B9"/>
    <w:rsid w:val="0024079D"/>
    <w:rsid w:val="00240CEB"/>
    <w:rsid w:val="00240DCB"/>
    <w:rsid w:val="00240F30"/>
    <w:rsid w:val="00240FA6"/>
    <w:rsid w:val="002412BA"/>
    <w:rsid w:val="00241372"/>
    <w:rsid w:val="00241533"/>
    <w:rsid w:val="00241DF0"/>
    <w:rsid w:val="00242271"/>
    <w:rsid w:val="002422A3"/>
    <w:rsid w:val="002422C1"/>
    <w:rsid w:val="00242859"/>
    <w:rsid w:val="00242899"/>
    <w:rsid w:val="00242D7E"/>
    <w:rsid w:val="00242ED1"/>
    <w:rsid w:val="00243438"/>
    <w:rsid w:val="00243816"/>
    <w:rsid w:val="00243824"/>
    <w:rsid w:val="00243D48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2E15"/>
    <w:rsid w:val="00253BCE"/>
    <w:rsid w:val="002548A4"/>
    <w:rsid w:val="00255A02"/>
    <w:rsid w:val="002561CE"/>
    <w:rsid w:val="00256964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83E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1B00"/>
    <w:rsid w:val="00271BB8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478"/>
    <w:rsid w:val="002809C1"/>
    <w:rsid w:val="00280A66"/>
    <w:rsid w:val="00281355"/>
    <w:rsid w:val="00282983"/>
    <w:rsid w:val="00282E1D"/>
    <w:rsid w:val="00283711"/>
    <w:rsid w:val="0028399A"/>
    <w:rsid w:val="00283EE6"/>
    <w:rsid w:val="00285337"/>
    <w:rsid w:val="0028539A"/>
    <w:rsid w:val="0028593B"/>
    <w:rsid w:val="0028620C"/>
    <w:rsid w:val="00286531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6835"/>
    <w:rsid w:val="00296FF7"/>
    <w:rsid w:val="00297F4A"/>
    <w:rsid w:val="002A04BB"/>
    <w:rsid w:val="002A0818"/>
    <w:rsid w:val="002A0F9C"/>
    <w:rsid w:val="002A109D"/>
    <w:rsid w:val="002A160F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2BD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841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910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873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7EA"/>
    <w:rsid w:val="00304AA2"/>
    <w:rsid w:val="00304EF7"/>
    <w:rsid w:val="003064B0"/>
    <w:rsid w:val="00306DE6"/>
    <w:rsid w:val="003073ED"/>
    <w:rsid w:val="003106A5"/>
    <w:rsid w:val="00310863"/>
    <w:rsid w:val="00310FA9"/>
    <w:rsid w:val="00311346"/>
    <w:rsid w:val="003116BA"/>
    <w:rsid w:val="003119AF"/>
    <w:rsid w:val="00311C3B"/>
    <w:rsid w:val="00311FD6"/>
    <w:rsid w:val="0031265C"/>
    <w:rsid w:val="003126F3"/>
    <w:rsid w:val="00312766"/>
    <w:rsid w:val="00312BB0"/>
    <w:rsid w:val="00312F2D"/>
    <w:rsid w:val="0031359F"/>
    <w:rsid w:val="0031438E"/>
    <w:rsid w:val="0031484D"/>
    <w:rsid w:val="003153CD"/>
    <w:rsid w:val="00315577"/>
    <w:rsid w:val="00315862"/>
    <w:rsid w:val="00315B73"/>
    <w:rsid w:val="00315DFD"/>
    <w:rsid w:val="003163DE"/>
    <w:rsid w:val="00316503"/>
    <w:rsid w:val="00316EEA"/>
    <w:rsid w:val="00317B7D"/>
    <w:rsid w:val="00317B94"/>
    <w:rsid w:val="00320C23"/>
    <w:rsid w:val="00321369"/>
    <w:rsid w:val="00322F36"/>
    <w:rsid w:val="0032335F"/>
    <w:rsid w:val="003233A4"/>
    <w:rsid w:val="003237A9"/>
    <w:rsid w:val="00323E65"/>
    <w:rsid w:val="00323F27"/>
    <w:rsid w:val="00324028"/>
    <w:rsid w:val="003245C5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A68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095C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3A1"/>
    <w:rsid w:val="0034445D"/>
    <w:rsid w:val="003444F5"/>
    <w:rsid w:val="00344E5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B88"/>
    <w:rsid w:val="00351C76"/>
    <w:rsid w:val="0035292C"/>
    <w:rsid w:val="00352970"/>
    <w:rsid w:val="00352AC1"/>
    <w:rsid w:val="00352C12"/>
    <w:rsid w:val="00353983"/>
    <w:rsid w:val="003539E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1B42"/>
    <w:rsid w:val="00361BB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718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B02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28C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C31"/>
    <w:rsid w:val="00395FC1"/>
    <w:rsid w:val="003967DA"/>
    <w:rsid w:val="00397837"/>
    <w:rsid w:val="003A0370"/>
    <w:rsid w:val="003A07B1"/>
    <w:rsid w:val="003A085C"/>
    <w:rsid w:val="003A0910"/>
    <w:rsid w:val="003A12D4"/>
    <w:rsid w:val="003A1AB3"/>
    <w:rsid w:val="003A2139"/>
    <w:rsid w:val="003A249B"/>
    <w:rsid w:val="003A3470"/>
    <w:rsid w:val="003A4587"/>
    <w:rsid w:val="003A57BA"/>
    <w:rsid w:val="003A58AB"/>
    <w:rsid w:val="003A5CA3"/>
    <w:rsid w:val="003A69F6"/>
    <w:rsid w:val="003A7B74"/>
    <w:rsid w:val="003B01AD"/>
    <w:rsid w:val="003B0EBC"/>
    <w:rsid w:val="003B118F"/>
    <w:rsid w:val="003B16A6"/>
    <w:rsid w:val="003B21C5"/>
    <w:rsid w:val="003B227F"/>
    <w:rsid w:val="003B23DA"/>
    <w:rsid w:val="003B27F0"/>
    <w:rsid w:val="003B2F25"/>
    <w:rsid w:val="003B2F50"/>
    <w:rsid w:val="003B2FE1"/>
    <w:rsid w:val="003B32E5"/>
    <w:rsid w:val="003B397B"/>
    <w:rsid w:val="003B47BC"/>
    <w:rsid w:val="003B4906"/>
    <w:rsid w:val="003B6218"/>
    <w:rsid w:val="003B6919"/>
    <w:rsid w:val="003B7209"/>
    <w:rsid w:val="003B7834"/>
    <w:rsid w:val="003B7A68"/>
    <w:rsid w:val="003B7C8C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6D84"/>
    <w:rsid w:val="003C7027"/>
    <w:rsid w:val="003C7DAF"/>
    <w:rsid w:val="003C7F9F"/>
    <w:rsid w:val="003D04DD"/>
    <w:rsid w:val="003D05A3"/>
    <w:rsid w:val="003D06DC"/>
    <w:rsid w:val="003D0A59"/>
    <w:rsid w:val="003D0B38"/>
    <w:rsid w:val="003D1519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37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3F7363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0CC"/>
    <w:rsid w:val="0041431A"/>
    <w:rsid w:val="00414411"/>
    <w:rsid w:val="00414717"/>
    <w:rsid w:val="004147E0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4820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746"/>
    <w:rsid w:val="00440BCB"/>
    <w:rsid w:val="00441089"/>
    <w:rsid w:val="004412D3"/>
    <w:rsid w:val="00441744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4F2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538"/>
    <w:rsid w:val="00454CDE"/>
    <w:rsid w:val="004551A8"/>
    <w:rsid w:val="004557E0"/>
    <w:rsid w:val="00455983"/>
    <w:rsid w:val="0045657A"/>
    <w:rsid w:val="00457C20"/>
    <w:rsid w:val="0046072D"/>
    <w:rsid w:val="00460917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6C6"/>
    <w:rsid w:val="00467CBE"/>
    <w:rsid w:val="0047022E"/>
    <w:rsid w:val="00470308"/>
    <w:rsid w:val="00470C82"/>
    <w:rsid w:val="00470DDF"/>
    <w:rsid w:val="004710E6"/>
    <w:rsid w:val="00471D0B"/>
    <w:rsid w:val="004723C4"/>
    <w:rsid w:val="00472444"/>
    <w:rsid w:val="004727C6"/>
    <w:rsid w:val="00472B51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777F8"/>
    <w:rsid w:val="00480588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C7A"/>
    <w:rsid w:val="00484E93"/>
    <w:rsid w:val="00485D11"/>
    <w:rsid w:val="00486152"/>
    <w:rsid w:val="00486FD9"/>
    <w:rsid w:val="004876B6"/>
    <w:rsid w:val="0049097A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979A0"/>
    <w:rsid w:val="004A012C"/>
    <w:rsid w:val="004A0FB0"/>
    <w:rsid w:val="004A1122"/>
    <w:rsid w:val="004A16D7"/>
    <w:rsid w:val="004A1A98"/>
    <w:rsid w:val="004A1E80"/>
    <w:rsid w:val="004A1F18"/>
    <w:rsid w:val="004A229F"/>
    <w:rsid w:val="004A2833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C011B"/>
    <w:rsid w:val="004C09B2"/>
    <w:rsid w:val="004C0E4C"/>
    <w:rsid w:val="004C103E"/>
    <w:rsid w:val="004C162E"/>
    <w:rsid w:val="004C1A4C"/>
    <w:rsid w:val="004C2315"/>
    <w:rsid w:val="004C25B7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40D6"/>
    <w:rsid w:val="004E4D38"/>
    <w:rsid w:val="004E5DD4"/>
    <w:rsid w:val="004E5F85"/>
    <w:rsid w:val="004E67C3"/>
    <w:rsid w:val="004E724E"/>
    <w:rsid w:val="004E7AB3"/>
    <w:rsid w:val="004F03F1"/>
    <w:rsid w:val="004F0564"/>
    <w:rsid w:val="004F0F86"/>
    <w:rsid w:val="004F179A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66"/>
    <w:rsid w:val="005005DD"/>
    <w:rsid w:val="005006E8"/>
    <w:rsid w:val="005014FD"/>
    <w:rsid w:val="00501C8A"/>
    <w:rsid w:val="00502004"/>
    <w:rsid w:val="005022F4"/>
    <w:rsid w:val="005028E6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798"/>
    <w:rsid w:val="00530D67"/>
    <w:rsid w:val="00531280"/>
    <w:rsid w:val="005319D8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473"/>
    <w:rsid w:val="00537C02"/>
    <w:rsid w:val="00537E02"/>
    <w:rsid w:val="005404BF"/>
    <w:rsid w:val="005409BE"/>
    <w:rsid w:val="00540BB1"/>
    <w:rsid w:val="00540E5F"/>
    <w:rsid w:val="005410BC"/>
    <w:rsid w:val="0054173B"/>
    <w:rsid w:val="005420B0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66D"/>
    <w:rsid w:val="00545675"/>
    <w:rsid w:val="005459E6"/>
    <w:rsid w:val="00545C3E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6B8C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0DE9"/>
    <w:rsid w:val="00571249"/>
    <w:rsid w:val="00571C66"/>
    <w:rsid w:val="00571ED9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3E80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13E"/>
    <w:rsid w:val="00596399"/>
    <w:rsid w:val="00597099"/>
    <w:rsid w:val="00597182"/>
    <w:rsid w:val="00597EE0"/>
    <w:rsid w:val="005A0CF3"/>
    <w:rsid w:val="005A12AD"/>
    <w:rsid w:val="005A12F4"/>
    <w:rsid w:val="005A161C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358"/>
    <w:rsid w:val="005B5663"/>
    <w:rsid w:val="005B58F4"/>
    <w:rsid w:val="005B5BEB"/>
    <w:rsid w:val="005B61A5"/>
    <w:rsid w:val="005B738C"/>
    <w:rsid w:val="005C0C5E"/>
    <w:rsid w:val="005C0F17"/>
    <w:rsid w:val="005C1070"/>
    <w:rsid w:val="005C1D2E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868"/>
    <w:rsid w:val="005C69A0"/>
    <w:rsid w:val="005C6AB7"/>
    <w:rsid w:val="005C6DB4"/>
    <w:rsid w:val="005C7DBA"/>
    <w:rsid w:val="005C7E79"/>
    <w:rsid w:val="005C7E7E"/>
    <w:rsid w:val="005D007D"/>
    <w:rsid w:val="005D0F9B"/>
    <w:rsid w:val="005D1200"/>
    <w:rsid w:val="005D1405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6E8B"/>
    <w:rsid w:val="005D7106"/>
    <w:rsid w:val="005D7286"/>
    <w:rsid w:val="005D74D7"/>
    <w:rsid w:val="005D75E9"/>
    <w:rsid w:val="005D7F53"/>
    <w:rsid w:val="005E0009"/>
    <w:rsid w:val="005E008F"/>
    <w:rsid w:val="005E023C"/>
    <w:rsid w:val="005E0AB7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543"/>
    <w:rsid w:val="005E7E2A"/>
    <w:rsid w:val="005F0666"/>
    <w:rsid w:val="005F07ED"/>
    <w:rsid w:val="005F0B89"/>
    <w:rsid w:val="005F10AC"/>
    <w:rsid w:val="005F1CC0"/>
    <w:rsid w:val="005F29CA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5F7D5F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878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45C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6CD0"/>
    <w:rsid w:val="00617F4E"/>
    <w:rsid w:val="00620432"/>
    <w:rsid w:val="0062047C"/>
    <w:rsid w:val="00620588"/>
    <w:rsid w:val="006214EE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1A55"/>
    <w:rsid w:val="00632332"/>
    <w:rsid w:val="00632CC6"/>
    <w:rsid w:val="00632DF9"/>
    <w:rsid w:val="00633304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02C"/>
    <w:rsid w:val="00640474"/>
    <w:rsid w:val="00640518"/>
    <w:rsid w:val="0064075C"/>
    <w:rsid w:val="006412D2"/>
    <w:rsid w:val="00641C68"/>
    <w:rsid w:val="00641CD2"/>
    <w:rsid w:val="0064245E"/>
    <w:rsid w:val="00642CFC"/>
    <w:rsid w:val="00642E96"/>
    <w:rsid w:val="0064337D"/>
    <w:rsid w:val="0064365C"/>
    <w:rsid w:val="00643C40"/>
    <w:rsid w:val="00644C29"/>
    <w:rsid w:val="00644D3B"/>
    <w:rsid w:val="00644D7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2A97"/>
    <w:rsid w:val="00652EB5"/>
    <w:rsid w:val="0065340E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655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4776"/>
    <w:rsid w:val="00685086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49B"/>
    <w:rsid w:val="00687598"/>
    <w:rsid w:val="00687616"/>
    <w:rsid w:val="00687695"/>
    <w:rsid w:val="0069031A"/>
    <w:rsid w:val="00690320"/>
    <w:rsid w:val="0069061A"/>
    <w:rsid w:val="00690B7F"/>
    <w:rsid w:val="006910FD"/>
    <w:rsid w:val="0069139E"/>
    <w:rsid w:val="006918F4"/>
    <w:rsid w:val="00691C11"/>
    <w:rsid w:val="006929BA"/>
    <w:rsid w:val="00692D55"/>
    <w:rsid w:val="0069306C"/>
    <w:rsid w:val="006933C6"/>
    <w:rsid w:val="00693875"/>
    <w:rsid w:val="00693A7E"/>
    <w:rsid w:val="006940BA"/>
    <w:rsid w:val="0069461B"/>
    <w:rsid w:val="006946F5"/>
    <w:rsid w:val="00694731"/>
    <w:rsid w:val="00695530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900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5CCE"/>
    <w:rsid w:val="006A64C6"/>
    <w:rsid w:val="006A6ACE"/>
    <w:rsid w:val="006A6BB3"/>
    <w:rsid w:val="006A6DC6"/>
    <w:rsid w:val="006A6F61"/>
    <w:rsid w:val="006A70E0"/>
    <w:rsid w:val="006A72B3"/>
    <w:rsid w:val="006A7371"/>
    <w:rsid w:val="006A75B8"/>
    <w:rsid w:val="006A7A46"/>
    <w:rsid w:val="006A7FF7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289"/>
    <w:rsid w:val="006C57C9"/>
    <w:rsid w:val="006C60FD"/>
    <w:rsid w:val="006C612B"/>
    <w:rsid w:val="006C647E"/>
    <w:rsid w:val="006C6565"/>
    <w:rsid w:val="006C67E7"/>
    <w:rsid w:val="006C6C65"/>
    <w:rsid w:val="006C714E"/>
    <w:rsid w:val="006C78AD"/>
    <w:rsid w:val="006C7A1A"/>
    <w:rsid w:val="006D0648"/>
    <w:rsid w:val="006D1EA6"/>
    <w:rsid w:val="006D2CE7"/>
    <w:rsid w:val="006D3250"/>
    <w:rsid w:val="006D36C8"/>
    <w:rsid w:val="006D3985"/>
    <w:rsid w:val="006D40FB"/>
    <w:rsid w:val="006D495E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7B6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4B62"/>
    <w:rsid w:val="0070544C"/>
    <w:rsid w:val="007054E3"/>
    <w:rsid w:val="00705816"/>
    <w:rsid w:val="00705AC7"/>
    <w:rsid w:val="00706269"/>
    <w:rsid w:val="007065D8"/>
    <w:rsid w:val="007070D4"/>
    <w:rsid w:val="00707238"/>
    <w:rsid w:val="007073D2"/>
    <w:rsid w:val="00707E95"/>
    <w:rsid w:val="00707EEB"/>
    <w:rsid w:val="007101F4"/>
    <w:rsid w:val="007103EE"/>
    <w:rsid w:val="00710719"/>
    <w:rsid w:val="00710D1E"/>
    <w:rsid w:val="00710E33"/>
    <w:rsid w:val="0071115B"/>
    <w:rsid w:val="00711C07"/>
    <w:rsid w:val="0071248D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45AE"/>
    <w:rsid w:val="0073466D"/>
    <w:rsid w:val="007347C3"/>
    <w:rsid w:val="007348F2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2E83"/>
    <w:rsid w:val="00743400"/>
    <w:rsid w:val="007434B0"/>
    <w:rsid w:val="0074355E"/>
    <w:rsid w:val="0074371F"/>
    <w:rsid w:val="0074499A"/>
    <w:rsid w:val="00744B99"/>
    <w:rsid w:val="007451A5"/>
    <w:rsid w:val="007456B8"/>
    <w:rsid w:val="007456BC"/>
    <w:rsid w:val="00745814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399F"/>
    <w:rsid w:val="007543E1"/>
    <w:rsid w:val="00754505"/>
    <w:rsid w:val="007545F2"/>
    <w:rsid w:val="00754883"/>
    <w:rsid w:val="00754B17"/>
    <w:rsid w:val="007558D1"/>
    <w:rsid w:val="007571FE"/>
    <w:rsid w:val="00757848"/>
    <w:rsid w:val="00757E89"/>
    <w:rsid w:val="00760023"/>
    <w:rsid w:val="00760B82"/>
    <w:rsid w:val="0076102E"/>
    <w:rsid w:val="0076192D"/>
    <w:rsid w:val="00761CE1"/>
    <w:rsid w:val="00762669"/>
    <w:rsid w:val="0076276F"/>
    <w:rsid w:val="00762F54"/>
    <w:rsid w:val="00763082"/>
    <w:rsid w:val="00763129"/>
    <w:rsid w:val="007645FA"/>
    <w:rsid w:val="00764712"/>
    <w:rsid w:val="00764D82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C19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AE4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0D96"/>
    <w:rsid w:val="00781E98"/>
    <w:rsid w:val="00782E44"/>
    <w:rsid w:val="00782EC2"/>
    <w:rsid w:val="007837AC"/>
    <w:rsid w:val="00783A70"/>
    <w:rsid w:val="007842DA"/>
    <w:rsid w:val="007847A5"/>
    <w:rsid w:val="0078481E"/>
    <w:rsid w:val="00784CF6"/>
    <w:rsid w:val="00786039"/>
    <w:rsid w:val="00786B67"/>
    <w:rsid w:val="00786DF5"/>
    <w:rsid w:val="007870DC"/>
    <w:rsid w:val="00787284"/>
    <w:rsid w:val="00787873"/>
    <w:rsid w:val="00790EEE"/>
    <w:rsid w:val="007922B9"/>
    <w:rsid w:val="00792B1F"/>
    <w:rsid w:val="00792C67"/>
    <w:rsid w:val="00792D50"/>
    <w:rsid w:val="00793747"/>
    <w:rsid w:val="00793C21"/>
    <w:rsid w:val="00794340"/>
    <w:rsid w:val="00794536"/>
    <w:rsid w:val="007945D4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0879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A6AE8"/>
    <w:rsid w:val="007B04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6437"/>
    <w:rsid w:val="007B7010"/>
    <w:rsid w:val="007B7256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25"/>
    <w:rsid w:val="007C5B6F"/>
    <w:rsid w:val="007C75F7"/>
    <w:rsid w:val="007C7954"/>
    <w:rsid w:val="007C7E47"/>
    <w:rsid w:val="007C7EA2"/>
    <w:rsid w:val="007D00D3"/>
    <w:rsid w:val="007D04F2"/>
    <w:rsid w:val="007D0BFF"/>
    <w:rsid w:val="007D0C3A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3D"/>
    <w:rsid w:val="007D5E72"/>
    <w:rsid w:val="007D64E5"/>
    <w:rsid w:val="007D6D9E"/>
    <w:rsid w:val="007D7287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67D"/>
    <w:rsid w:val="007E4C8F"/>
    <w:rsid w:val="007E4CC8"/>
    <w:rsid w:val="007E4DE6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38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72E"/>
    <w:rsid w:val="007F798B"/>
    <w:rsid w:val="007F7C79"/>
    <w:rsid w:val="007F7CF4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6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558D"/>
    <w:rsid w:val="00816D32"/>
    <w:rsid w:val="0082006B"/>
    <w:rsid w:val="008211CE"/>
    <w:rsid w:val="0082188F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614D"/>
    <w:rsid w:val="00826CD7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366"/>
    <w:rsid w:val="00833A09"/>
    <w:rsid w:val="00833C93"/>
    <w:rsid w:val="00833E7C"/>
    <w:rsid w:val="008350CF"/>
    <w:rsid w:val="00835438"/>
    <w:rsid w:val="008356EC"/>
    <w:rsid w:val="00835C3E"/>
    <w:rsid w:val="00836104"/>
    <w:rsid w:val="008361E5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825"/>
    <w:rsid w:val="00850F16"/>
    <w:rsid w:val="008512D2"/>
    <w:rsid w:val="00851B1E"/>
    <w:rsid w:val="00851FEF"/>
    <w:rsid w:val="008525A8"/>
    <w:rsid w:val="00852925"/>
    <w:rsid w:val="00852A10"/>
    <w:rsid w:val="00852CF7"/>
    <w:rsid w:val="0085390E"/>
    <w:rsid w:val="00853ED1"/>
    <w:rsid w:val="00854456"/>
    <w:rsid w:val="00854C3D"/>
    <w:rsid w:val="00854DF2"/>
    <w:rsid w:val="00854FA3"/>
    <w:rsid w:val="008556ED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55E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6738E"/>
    <w:rsid w:val="00867860"/>
    <w:rsid w:val="0087076A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0E26"/>
    <w:rsid w:val="0088140A"/>
    <w:rsid w:val="0088183A"/>
    <w:rsid w:val="00881A64"/>
    <w:rsid w:val="00881D0D"/>
    <w:rsid w:val="00881F36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58ED"/>
    <w:rsid w:val="00885E10"/>
    <w:rsid w:val="00886745"/>
    <w:rsid w:val="00886B5C"/>
    <w:rsid w:val="00886D12"/>
    <w:rsid w:val="0088727F"/>
    <w:rsid w:val="00887B82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25A3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B52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1E5E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6F03"/>
    <w:rsid w:val="008C762C"/>
    <w:rsid w:val="008D0783"/>
    <w:rsid w:val="008D1202"/>
    <w:rsid w:val="008D158E"/>
    <w:rsid w:val="008D1639"/>
    <w:rsid w:val="008D1A85"/>
    <w:rsid w:val="008D1FD1"/>
    <w:rsid w:val="008D2482"/>
    <w:rsid w:val="008D2B00"/>
    <w:rsid w:val="008D32BF"/>
    <w:rsid w:val="008D342D"/>
    <w:rsid w:val="008D3752"/>
    <w:rsid w:val="008D453B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7A4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5F10"/>
    <w:rsid w:val="008F6123"/>
    <w:rsid w:val="008F6729"/>
    <w:rsid w:val="008F6C6F"/>
    <w:rsid w:val="008F6F85"/>
    <w:rsid w:val="008F76F1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45AE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427"/>
    <w:rsid w:val="00932853"/>
    <w:rsid w:val="0093333D"/>
    <w:rsid w:val="009333D2"/>
    <w:rsid w:val="009335DF"/>
    <w:rsid w:val="00933A58"/>
    <w:rsid w:val="009348EF"/>
    <w:rsid w:val="00934E84"/>
    <w:rsid w:val="00935312"/>
    <w:rsid w:val="00935C28"/>
    <w:rsid w:val="009369D6"/>
    <w:rsid w:val="00936DC3"/>
    <w:rsid w:val="00936DD6"/>
    <w:rsid w:val="00936F9B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BEB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95B"/>
    <w:rsid w:val="00966A2D"/>
    <w:rsid w:val="00966C0A"/>
    <w:rsid w:val="00966E93"/>
    <w:rsid w:val="00967B8B"/>
    <w:rsid w:val="0097042A"/>
    <w:rsid w:val="00970572"/>
    <w:rsid w:val="009705BA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4AC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BBF"/>
    <w:rsid w:val="00984F2B"/>
    <w:rsid w:val="009851DD"/>
    <w:rsid w:val="0098539C"/>
    <w:rsid w:val="0098549C"/>
    <w:rsid w:val="00985B95"/>
    <w:rsid w:val="00985C24"/>
    <w:rsid w:val="00986455"/>
    <w:rsid w:val="009868A4"/>
    <w:rsid w:val="00986FD6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6F77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5BA"/>
    <w:rsid w:val="009A38F7"/>
    <w:rsid w:val="009A391B"/>
    <w:rsid w:val="009A39C7"/>
    <w:rsid w:val="009A3C4A"/>
    <w:rsid w:val="009A3F27"/>
    <w:rsid w:val="009A45E3"/>
    <w:rsid w:val="009A466B"/>
    <w:rsid w:val="009A4C35"/>
    <w:rsid w:val="009A4C96"/>
    <w:rsid w:val="009A51BB"/>
    <w:rsid w:val="009A5FC5"/>
    <w:rsid w:val="009A667D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483"/>
    <w:rsid w:val="009B6FDF"/>
    <w:rsid w:val="009B73A7"/>
    <w:rsid w:val="009B7D70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1FE6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C7F23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6C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6D19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025"/>
    <w:rsid w:val="00A1212B"/>
    <w:rsid w:val="00A12457"/>
    <w:rsid w:val="00A12715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0F6E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1BFA"/>
    <w:rsid w:val="00A5280E"/>
    <w:rsid w:val="00A52E13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5C5A"/>
    <w:rsid w:val="00A660B8"/>
    <w:rsid w:val="00A66114"/>
    <w:rsid w:val="00A665BB"/>
    <w:rsid w:val="00A666AE"/>
    <w:rsid w:val="00A675F0"/>
    <w:rsid w:val="00A67D89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3737"/>
    <w:rsid w:val="00A74070"/>
    <w:rsid w:val="00A74715"/>
    <w:rsid w:val="00A7490F"/>
    <w:rsid w:val="00A755B4"/>
    <w:rsid w:val="00A756C2"/>
    <w:rsid w:val="00A757F6"/>
    <w:rsid w:val="00A7612D"/>
    <w:rsid w:val="00A7618E"/>
    <w:rsid w:val="00A76B72"/>
    <w:rsid w:val="00A76C8D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54B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A39"/>
    <w:rsid w:val="00AA1D95"/>
    <w:rsid w:val="00AA1EBB"/>
    <w:rsid w:val="00AA22CC"/>
    <w:rsid w:val="00AA245B"/>
    <w:rsid w:val="00AA2C64"/>
    <w:rsid w:val="00AA3924"/>
    <w:rsid w:val="00AA3930"/>
    <w:rsid w:val="00AA3B0B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1D3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3D47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09B6"/>
    <w:rsid w:val="00AD1051"/>
    <w:rsid w:val="00AD1C03"/>
    <w:rsid w:val="00AD1CE7"/>
    <w:rsid w:val="00AD2070"/>
    <w:rsid w:val="00AD255D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968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381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496A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C69"/>
    <w:rsid w:val="00B20FE6"/>
    <w:rsid w:val="00B210C6"/>
    <w:rsid w:val="00B21529"/>
    <w:rsid w:val="00B21590"/>
    <w:rsid w:val="00B2228A"/>
    <w:rsid w:val="00B22639"/>
    <w:rsid w:val="00B22E37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5E02"/>
    <w:rsid w:val="00B260C6"/>
    <w:rsid w:val="00B26552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0D5E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4CC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1D35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BB6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47A"/>
    <w:rsid w:val="00B63502"/>
    <w:rsid w:val="00B63C6A"/>
    <w:rsid w:val="00B63EF2"/>
    <w:rsid w:val="00B650A9"/>
    <w:rsid w:val="00B65454"/>
    <w:rsid w:val="00B65B25"/>
    <w:rsid w:val="00B66480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2050"/>
    <w:rsid w:val="00B7315E"/>
    <w:rsid w:val="00B73208"/>
    <w:rsid w:val="00B73C39"/>
    <w:rsid w:val="00B73C63"/>
    <w:rsid w:val="00B7464A"/>
    <w:rsid w:val="00B748B8"/>
    <w:rsid w:val="00B750CC"/>
    <w:rsid w:val="00B7514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028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2FBA"/>
    <w:rsid w:val="00B932F6"/>
    <w:rsid w:val="00B934D4"/>
    <w:rsid w:val="00B93924"/>
    <w:rsid w:val="00B93DCE"/>
    <w:rsid w:val="00B9419C"/>
    <w:rsid w:val="00B94682"/>
    <w:rsid w:val="00B94E05"/>
    <w:rsid w:val="00B94E37"/>
    <w:rsid w:val="00B95171"/>
    <w:rsid w:val="00B95945"/>
    <w:rsid w:val="00B97084"/>
    <w:rsid w:val="00B9714F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6FA4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3F3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158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0FBB"/>
    <w:rsid w:val="00BF1025"/>
    <w:rsid w:val="00BF2474"/>
    <w:rsid w:val="00BF2C96"/>
    <w:rsid w:val="00BF33F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5F93"/>
    <w:rsid w:val="00BF620D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32FF"/>
    <w:rsid w:val="00C03843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0E9A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DE2"/>
    <w:rsid w:val="00C14F4D"/>
    <w:rsid w:val="00C152BA"/>
    <w:rsid w:val="00C15400"/>
    <w:rsid w:val="00C15E6B"/>
    <w:rsid w:val="00C15EF4"/>
    <w:rsid w:val="00C16FEF"/>
    <w:rsid w:val="00C173A6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1679"/>
    <w:rsid w:val="00C225DD"/>
    <w:rsid w:val="00C22825"/>
    <w:rsid w:val="00C22EB6"/>
    <w:rsid w:val="00C22F3A"/>
    <w:rsid w:val="00C232AE"/>
    <w:rsid w:val="00C23814"/>
    <w:rsid w:val="00C24BE1"/>
    <w:rsid w:val="00C24CE7"/>
    <w:rsid w:val="00C25363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229"/>
    <w:rsid w:val="00C35750"/>
    <w:rsid w:val="00C35AE0"/>
    <w:rsid w:val="00C35EE5"/>
    <w:rsid w:val="00C36513"/>
    <w:rsid w:val="00C37026"/>
    <w:rsid w:val="00C37D24"/>
    <w:rsid w:val="00C4104D"/>
    <w:rsid w:val="00C4185F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7230"/>
    <w:rsid w:val="00C474F4"/>
    <w:rsid w:val="00C47A8F"/>
    <w:rsid w:val="00C47B6B"/>
    <w:rsid w:val="00C47F0C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407"/>
    <w:rsid w:val="00C54854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51DA"/>
    <w:rsid w:val="00C666C8"/>
    <w:rsid w:val="00C6684D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2FA3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6731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7287"/>
    <w:rsid w:val="00C87741"/>
    <w:rsid w:val="00C87FDF"/>
    <w:rsid w:val="00C90076"/>
    <w:rsid w:val="00C9035C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4B83"/>
    <w:rsid w:val="00C95C03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005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2A9"/>
    <w:rsid w:val="00CB75C6"/>
    <w:rsid w:val="00CB75F7"/>
    <w:rsid w:val="00CB7733"/>
    <w:rsid w:val="00CB780E"/>
    <w:rsid w:val="00CB7B3B"/>
    <w:rsid w:val="00CC0241"/>
    <w:rsid w:val="00CC0AB0"/>
    <w:rsid w:val="00CC1232"/>
    <w:rsid w:val="00CC14C9"/>
    <w:rsid w:val="00CC16F4"/>
    <w:rsid w:val="00CC171B"/>
    <w:rsid w:val="00CC2040"/>
    <w:rsid w:val="00CC23F6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C7CE1"/>
    <w:rsid w:val="00CD08D7"/>
    <w:rsid w:val="00CD0A41"/>
    <w:rsid w:val="00CD1026"/>
    <w:rsid w:val="00CD14A7"/>
    <w:rsid w:val="00CD1996"/>
    <w:rsid w:val="00CD1B89"/>
    <w:rsid w:val="00CD1D1A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4EB"/>
    <w:rsid w:val="00CD680D"/>
    <w:rsid w:val="00CD68F5"/>
    <w:rsid w:val="00CD6C05"/>
    <w:rsid w:val="00CD73FD"/>
    <w:rsid w:val="00CD7600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19E"/>
    <w:rsid w:val="00CF32BE"/>
    <w:rsid w:val="00CF3D57"/>
    <w:rsid w:val="00CF53A9"/>
    <w:rsid w:val="00CF5783"/>
    <w:rsid w:val="00CF5A20"/>
    <w:rsid w:val="00CF6051"/>
    <w:rsid w:val="00CF64C1"/>
    <w:rsid w:val="00CF681D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5268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4DB2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50C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689"/>
    <w:rsid w:val="00D42A9B"/>
    <w:rsid w:val="00D43299"/>
    <w:rsid w:val="00D43CFE"/>
    <w:rsid w:val="00D43E2E"/>
    <w:rsid w:val="00D43FB8"/>
    <w:rsid w:val="00D44688"/>
    <w:rsid w:val="00D44853"/>
    <w:rsid w:val="00D449AE"/>
    <w:rsid w:val="00D45153"/>
    <w:rsid w:val="00D45863"/>
    <w:rsid w:val="00D461C7"/>
    <w:rsid w:val="00D46706"/>
    <w:rsid w:val="00D47063"/>
    <w:rsid w:val="00D473AE"/>
    <w:rsid w:val="00D47D7D"/>
    <w:rsid w:val="00D47E98"/>
    <w:rsid w:val="00D505F9"/>
    <w:rsid w:val="00D50792"/>
    <w:rsid w:val="00D50810"/>
    <w:rsid w:val="00D50CF2"/>
    <w:rsid w:val="00D5164C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B12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6B28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A3F"/>
    <w:rsid w:val="00D752D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57B6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2C7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B9D"/>
    <w:rsid w:val="00DA7F97"/>
    <w:rsid w:val="00DB0AF6"/>
    <w:rsid w:val="00DB0C1C"/>
    <w:rsid w:val="00DB1689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5A8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6"/>
    <w:rsid w:val="00DD0CFB"/>
    <w:rsid w:val="00DD1205"/>
    <w:rsid w:val="00DD12F7"/>
    <w:rsid w:val="00DD1DDD"/>
    <w:rsid w:val="00DD27C1"/>
    <w:rsid w:val="00DD314D"/>
    <w:rsid w:val="00DD3B11"/>
    <w:rsid w:val="00DD3CDD"/>
    <w:rsid w:val="00DD3CFC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E7FED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5007"/>
    <w:rsid w:val="00DF508D"/>
    <w:rsid w:val="00DF59C1"/>
    <w:rsid w:val="00DF6256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188E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41D"/>
    <w:rsid w:val="00E07744"/>
    <w:rsid w:val="00E07866"/>
    <w:rsid w:val="00E07B58"/>
    <w:rsid w:val="00E07BFD"/>
    <w:rsid w:val="00E1057C"/>
    <w:rsid w:val="00E10B56"/>
    <w:rsid w:val="00E10FEA"/>
    <w:rsid w:val="00E1134A"/>
    <w:rsid w:val="00E11393"/>
    <w:rsid w:val="00E114DB"/>
    <w:rsid w:val="00E11834"/>
    <w:rsid w:val="00E128A7"/>
    <w:rsid w:val="00E12CEB"/>
    <w:rsid w:val="00E13227"/>
    <w:rsid w:val="00E13275"/>
    <w:rsid w:val="00E1389A"/>
    <w:rsid w:val="00E13E44"/>
    <w:rsid w:val="00E14A0C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8BD"/>
    <w:rsid w:val="00E3190D"/>
    <w:rsid w:val="00E31D3E"/>
    <w:rsid w:val="00E32177"/>
    <w:rsid w:val="00E32427"/>
    <w:rsid w:val="00E3246A"/>
    <w:rsid w:val="00E328DF"/>
    <w:rsid w:val="00E32A72"/>
    <w:rsid w:val="00E32CC2"/>
    <w:rsid w:val="00E32FAC"/>
    <w:rsid w:val="00E33053"/>
    <w:rsid w:val="00E335AD"/>
    <w:rsid w:val="00E33821"/>
    <w:rsid w:val="00E33B3E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E4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AC0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167"/>
    <w:rsid w:val="00E56413"/>
    <w:rsid w:val="00E567A4"/>
    <w:rsid w:val="00E57CEE"/>
    <w:rsid w:val="00E60756"/>
    <w:rsid w:val="00E6088E"/>
    <w:rsid w:val="00E60C3A"/>
    <w:rsid w:val="00E61466"/>
    <w:rsid w:val="00E6162B"/>
    <w:rsid w:val="00E6169E"/>
    <w:rsid w:val="00E61E4C"/>
    <w:rsid w:val="00E62292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1C84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41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290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3DA"/>
    <w:rsid w:val="00EA04AB"/>
    <w:rsid w:val="00EA08DF"/>
    <w:rsid w:val="00EA0B0F"/>
    <w:rsid w:val="00EA0FC7"/>
    <w:rsid w:val="00EA1064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5090"/>
    <w:rsid w:val="00EB6113"/>
    <w:rsid w:val="00EB627D"/>
    <w:rsid w:val="00EB6698"/>
    <w:rsid w:val="00EB6930"/>
    <w:rsid w:val="00EB6E57"/>
    <w:rsid w:val="00EB72BE"/>
    <w:rsid w:val="00EB7B67"/>
    <w:rsid w:val="00EC0894"/>
    <w:rsid w:val="00EC0B75"/>
    <w:rsid w:val="00EC0F2A"/>
    <w:rsid w:val="00EC1AB0"/>
    <w:rsid w:val="00EC23F6"/>
    <w:rsid w:val="00EC2D50"/>
    <w:rsid w:val="00EC2DE4"/>
    <w:rsid w:val="00EC2F98"/>
    <w:rsid w:val="00EC305A"/>
    <w:rsid w:val="00EC3595"/>
    <w:rsid w:val="00EC3F66"/>
    <w:rsid w:val="00EC4742"/>
    <w:rsid w:val="00EC5A85"/>
    <w:rsid w:val="00EC5FE3"/>
    <w:rsid w:val="00EC6198"/>
    <w:rsid w:val="00EC640E"/>
    <w:rsid w:val="00EC665C"/>
    <w:rsid w:val="00EC6E65"/>
    <w:rsid w:val="00EC7253"/>
    <w:rsid w:val="00EC73E7"/>
    <w:rsid w:val="00EC77E7"/>
    <w:rsid w:val="00ED0003"/>
    <w:rsid w:val="00ED043F"/>
    <w:rsid w:val="00ED04DD"/>
    <w:rsid w:val="00ED0B84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7A5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2ED8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3ECE"/>
    <w:rsid w:val="00F049EF"/>
    <w:rsid w:val="00F04A23"/>
    <w:rsid w:val="00F0566A"/>
    <w:rsid w:val="00F056D1"/>
    <w:rsid w:val="00F059B7"/>
    <w:rsid w:val="00F05B17"/>
    <w:rsid w:val="00F05FB8"/>
    <w:rsid w:val="00F062EA"/>
    <w:rsid w:val="00F06483"/>
    <w:rsid w:val="00F065FE"/>
    <w:rsid w:val="00F0673D"/>
    <w:rsid w:val="00F07258"/>
    <w:rsid w:val="00F074D1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02E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3DC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2C37"/>
    <w:rsid w:val="00F53B0D"/>
    <w:rsid w:val="00F53EF6"/>
    <w:rsid w:val="00F53F7A"/>
    <w:rsid w:val="00F54446"/>
    <w:rsid w:val="00F544A6"/>
    <w:rsid w:val="00F5468D"/>
    <w:rsid w:val="00F548F7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57A6C"/>
    <w:rsid w:val="00F60020"/>
    <w:rsid w:val="00F607DA"/>
    <w:rsid w:val="00F60902"/>
    <w:rsid w:val="00F61421"/>
    <w:rsid w:val="00F61BD7"/>
    <w:rsid w:val="00F621F0"/>
    <w:rsid w:val="00F6255F"/>
    <w:rsid w:val="00F62A8F"/>
    <w:rsid w:val="00F632F5"/>
    <w:rsid w:val="00F64424"/>
    <w:rsid w:val="00F64891"/>
    <w:rsid w:val="00F658FF"/>
    <w:rsid w:val="00F665BC"/>
    <w:rsid w:val="00F6666B"/>
    <w:rsid w:val="00F66897"/>
    <w:rsid w:val="00F670DE"/>
    <w:rsid w:val="00F67C25"/>
    <w:rsid w:val="00F67D78"/>
    <w:rsid w:val="00F70655"/>
    <w:rsid w:val="00F70BB2"/>
    <w:rsid w:val="00F7182D"/>
    <w:rsid w:val="00F71FAC"/>
    <w:rsid w:val="00F72C9D"/>
    <w:rsid w:val="00F72FC3"/>
    <w:rsid w:val="00F73112"/>
    <w:rsid w:val="00F736FE"/>
    <w:rsid w:val="00F73BB6"/>
    <w:rsid w:val="00F73CD5"/>
    <w:rsid w:val="00F74181"/>
    <w:rsid w:val="00F743D6"/>
    <w:rsid w:val="00F74873"/>
    <w:rsid w:val="00F7504D"/>
    <w:rsid w:val="00F751BB"/>
    <w:rsid w:val="00F7578A"/>
    <w:rsid w:val="00F75A35"/>
    <w:rsid w:val="00F75E4A"/>
    <w:rsid w:val="00F76134"/>
    <w:rsid w:val="00F7792F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5B8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6C77"/>
    <w:rsid w:val="00F97492"/>
    <w:rsid w:val="00F974EC"/>
    <w:rsid w:val="00F9785E"/>
    <w:rsid w:val="00F978C3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A15"/>
    <w:rsid w:val="00FA7E8B"/>
    <w:rsid w:val="00FB056C"/>
    <w:rsid w:val="00FB137B"/>
    <w:rsid w:val="00FB18EC"/>
    <w:rsid w:val="00FB1AD6"/>
    <w:rsid w:val="00FB2EF4"/>
    <w:rsid w:val="00FB30B5"/>
    <w:rsid w:val="00FB37CC"/>
    <w:rsid w:val="00FB3FF5"/>
    <w:rsid w:val="00FB4676"/>
    <w:rsid w:val="00FB4881"/>
    <w:rsid w:val="00FB4E66"/>
    <w:rsid w:val="00FB5406"/>
    <w:rsid w:val="00FB58DE"/>
    <w:rsid w:val="00FB5A8C"/>
    <w:rsid w:val="00FB5FD1"/>
    <w:rsid w:val="00FB69F4"/>
    <w:rsid w:val="00FB6D13"/>
    <w:rsid w:val="00FB6DD8"/>
    <w:rsid w:val="00FB737D"/>
    <w:rsid w:val="00FB747F"/>
    <w:rsid w:val="00FB7C31"/>
    <w:rsid w:val="00FC19DD"/>
    <w:rsid w:val="00FC1B7E"/>
    <w:rsid w:val="00FC1BDB"/>
    <w:rsid w:val="00FC237A"/>
    <w:rsid w:val="00FC260E"/>
    <w:rsid w:val="00FC28FE"/>
    <w:rsid w:val="00FC2AAD"/>
    <w:rsid w:val="00FC36A6"/>
    <w:rsid w:val="00FC4341"/>
    <w:rsid w:val="00FC443F"/>
    <w:rsid w:val="00FC4C2C"/>
    <w:rsid w:val="00FC5B8D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A2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039"/>
    <w:rsid w:val="00FE4434"/>
    <w:rsid w:val="00FE4EB6"/>
    <w:rsid w:val="00FE5BD0"/>
    <w:rsid w:val="00FE5CDA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BE7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9A7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767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767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767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767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7673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7673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7673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7673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76731"/>
    <w:pPr>
      <w:outlineLvl w:val="8"/>
    </w:pPr>
  </w:style>
  <w:style w:type="character" w:default="1" w:styleId="DefaultParagraphFont">
    <w:name w:val="Default Paragraph Font"/>
    <w:semiHidden/>
    <w:rsid w:val="00C767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6731"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C76731"/>
    <w:pPr>
      <w:ind w:left="1985" w:hanging="1985"/>
    </w:pPr>
  </w:style>
  <w:style w:type="paragraph" w:styleId="TOC5">
    <w:name w:val="toc 5"/>
    <w:basedOn w:val="TOC4"/>
    <w:semiHidden/>
    <w:rsid w:val="00C76731"/>
    <w:pPr>
      <w:ind w:left="1701" w:hanging="1701"/>
    </w:pPr>
  </w:style>
  <w:style w:type="paragraph" w:styleId="Footer">
    <w:name w:val="footer"/>
    <w:basedOn w:val="Header"/>
    <w:link w:val="FooterChar"/>
    <w:rsid w:val="00C76731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C767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C76731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lang w:val="en-US" w:eastAsia="ko-KR"/>
    </w:rPr>
  </w:style>
  <w:style w:type="paragraph" w:customStyle="1" w:styleId="TAL">
    <w:name w:val="TAL"/>
    <w:basedOn w:val="Normal"/>
    <w:link w:val="TAL0"/>
    <w:rsid w:val="00C76731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C76731"/>
    <w:pPr>
      <w:jc w:val="center"/>
    </w:pPr>
  </w:style>
  <w:style w:type="paragraph" w:styleId="TOC2">
    <w:name w:val="toc 2"/>
    <w:basedOn w:val="TOC1"/>
    <w:semiHidden/>
    <w:rsid w:val="00C76731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C767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C76731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C767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C76731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C76731"/>
    <w:pPr>
      <w:spacing w:before="180"/>
      <w:ind w:left="2693" w:hanging="2693"/>
    </w:pPr>
    <w:rPr>
      <w:b/>
    </w:rPr>
  </w:style>
  <w:style w:type="paragraph" w:customStyle="1" w:styleId="ZT">
    <w:name w:val="ZT"/>
    <w:rsid w:val="00C767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C76731"/>
    <w:pPr>
      <w:ind w:left="1418" w:hanging="1418"/>
    </w:pPr>
  </w:style>
  <w:style w:type="paragraph" w:styleId="TOC3">
    <w:name w:val="toc 3"/>
    <w:basedOn w:val="TOC2"/>
    <w:rsid w:val="00C76731"/>
    <w:pPr>
      <w:ind w:left="1134" w:hanging="1134"/>
    </w:pPr>
  </w:style>
  <w:style w:type="paragraph" w:styleId="Index2">
    <w:name w:val="index 2"/>
    <w:basedOn w:val="Index1"/>
    <w:rsid w:val="00C76731"/>
    <w:pPr>
      <w:ind w:left="284"/>
    </w:pPr>
  </w:style>
  <w:style w:type="paragraph" w:styleId="Index1">
    <w:name w:val="index 1"/>
    <w:basedOn w:val="Normal"/>
    <w:rsid w:val="00C76731"/>
    <w:pPr>
      <w:keepLines/>
      <w:spacing w:after="0"/>
    </w:pPr>
  </w:style>
  <w:style w:type="paragraph" w:customStyle="1" w:styleId="ZH">
    <w:name w:val="ZH"/>
    <w:rsid w:val="00C767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C76731"/>
    <w:pPr>
      <w:ind w:left="851"/>
    </w:pPr>
  </w:style>
  <w:style w:type="paragraph" w:customStyle="1" w:styleId="TF">
    <w:name w:val="TF"/>
    <w:basedOn w:val="TH"/>
    <w:rsid w:val="00C76731"/>
    <w:pPr>
      <w:keepNext w:val="0"/>
      <w:spacing w:before="0" w:after="240"/>
    </w:pPr>
  </w:style>
  <w:style w:type="paragraph" w:customStyle="1" w:styleId="NO">
    <w:name w:val="NO"/>
    <w:basedOn w:val="Normal"/>
    <w:rsid w:val="00C76731"/>
    <w:pPr>
      <w:keepLines/>
      <w:ind w:left="1135" w:hanging="851"/>
    </w:pPr>
  </w:style>
  <w:style w:type="paragraph" w:styleId="TOC9">
    <w:name w:val="toc 9"/>
    <w:basedOn w:val="TOC8"/>
    <w:rsid w:val="00C76731"/>
    <w:pPr>
      <w:ind w:left="1418" w:hanging="1418"/>
    </w:pPr>
  </w:style>
  <w:style w:type="paragraph" w:customStyle="1" w:styleId="EX">
    <w:name w:val="EX"/>
    <w:basedOn w:val="Normal"/>
    <w:rsid w:val="00C76731"/>
    <w:pPr>
      <w:keepLines/>
      <w:ind w:left="1702" w:hanging="1418"/>
    </w:pPr>
  </w:style>
  <w:style w:type="paragraph" w:customStyle="1" w:styleId="FP">
    <w:name w:val="FP"/>
    <w:basedOn w:val="Normal"/>
    <w:rsid w:val="00C76731"/>
    <w:pPr>
      <w:spacing w:after="0"/>
    </w:pPr>
  </w:style>
  <w:style w:type="paragraph" w:customStyle="1" w:styleId="LD">
    <w:name w:val="LD"/>
    <w:rsid w:val="00C767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76731"/>
    <w:pPr>
      <w:spacing w:after="0"/>
    </w:pPr>
  </w:style>
  <w:style w:type="paragraph" w:customStyle="1" w:styleId="EW">
    <w:name w:val="EW"/>
    <w:basedOn w:val="EX"/>
    <w:rsid w:val="00C76731"/>
    <w:pPr>
      <w:spacing w:after="0"/>
    </w:pPr>
  </w:style>
  <w:style w:type="paragraph" w:styleId="TOC7">
    <w:name w:val="toc 7"/>
    <w:basedOn w:val="TOC6"/>
    <w:next w:val="Normal"/>
    <w:rsid w:val="00C76731"/>
    <w:pPr>
      <w:ind w:left="2268" w:hanging="2268"/>
    </w:pPr>
  </w:style>
  <w:style w:type="paragraph" w:styleId="ListBullet2">
    <w:name w:val="List Bullet 2"/>
    <w:basedOn w:val="ListBullet"/>
    <w:rsid w:val="00C76731"/>
    <w:pPr>
      <w:ind w:left="851"/>
    </w:pPr>
  </w:style>
  <w:style w:type="paragraph" w:styleId="ListBullet3">
    <w:name w:val="List Bullet 3"/>
    <w:basedOn w:val="ListBullet2"/>
    <w:rsid w:val="00C76731"/>
    <w:pPr>
      <w:ind w:left="1135"/>
    </w:pPr>
  </w:style>
  <w:style w:type="paragraph" w:styleId="ListNumber">
    <w:name w:val="List Number"/>
    <w:basedOn w:val="List"/>
    <w:rsid w:val="00C76731"/>
  </w:style>
  <w:style w:type="paragraph" w:customStyle="1" w:styleId="EQ">
    <w:name w:val="EQ"/>
    <w:basedOn w:val="Normal"/>
    <w:next w:val="Normal"/>
    <w:rsid w:val="00C767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67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67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67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76731"/>
    <w:pPr>
      <w:jc w:val="right"/>
    </w:pPr>
  </w:style>
  <w:style w:type="paragraph" w:customStyle="1" w:styleId="H6">
    <w:name w:val="H6"/>
    <w:basedOn w:val="Heading5"/>
    <w:next w:val="Normal"/>
    <w:rsid w:val="00C767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6731"/>
    <w:pPr>
      <w:ind w:left="851" w:hanging="851"/>
    </w:pPr>
  </w:style>
  <w:style w:type="paragraph" w:customStyle="1" w:styleId="ZA">
    <w:name w:val="ZA"/>
    <w:rsid w:val="00C767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767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767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767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76731"/>
    <w:pPr>
      <w:framePr w:wrap="notBeside" w:y="16161"/>
    </w:pPr>
  </w:style>
  <w:style w:type="character" w:customStyle="1" w:styleId="ZGSM">
    <w:name w:val="ZGSM"/>
    <w:rsid w:val="00C76731"/>
  </w:style>
  <w:style w:type="paragraph" w:styleId="List2">
    <w:name w:val="List 2"/>
    <w:basedOn w:val="List"/>
    <w:rsid w:val="00C76731"/>
    <w:pPr>
      <w:ind w:left="851"/>
    </w:pPr>
  </w:style>
  <w:style w:type="paragraph" w:customStyle="1" w:styleId="ZG">
    <w:name w:val="ZG"/>
    <w:rsid w:val="00C767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76731"/>
    <w:pPr>
      <w:ind w:left="1135"/>
    </w:pPr>
  </w:style>
  <w:style w:type="paragraph" w:styleId="List4">
    <w:name w:val="List 4"/>
    <w:basedOn w:val="List3"/>
    <w:rsid w:val="00C76731"/>
    <w:pPr>
      <w:ind w:left="1418"/>
    </w:pPr>
  </w:style>
  <w:style w:type="paragraph" w:styleId="List5">
    <w:name w:val="List 5"/>
    <w:basedOn w:val="List4"/>
    <w:rsid w:val="00C76731"/>
    <w:pPr>
      <w:ind w:left="1702"/>
    </w:pPr>
  </w:style>
  <w:style w:type="paragraph" w:customStyle="1" w:styleId="EditorsNote">
    <w:name w:val="Editor's Note"/>
    <w:basedOn w:val="NO"/>
    <w:rsid w:val="00C76731"/>
    <w:rPr>
      <w:color w:val="FF0000"/>
    </w:rPr>
  </w:style>
  <w:style w:type="paragraph" w:styleId="List">
    <w:name w:val="List"/>
    <w:basedOn w:val="Normal"/>
    <w:rsid w:val="00C76731"/>
    <w:pPr>
      <w:ind w:left="568" w:hanging="284"/>
    </w:pPr>
  </w:style>
  <w:style w:type="paragraph" w:styleId="ListBullet">
    <w:name w:val="List Bullet"/>
    <w:basedOn w:val="List"/>
    <w:rsid w:val="00C76731"/>
  </w:style>
  <w:style w:type="paragraph" w:styleId="ListBullet4">
    <w:name w:val="List Bullet 4"/>
    <w:basedOn w:val="ListBullet3"/>
    <w:rsid w:val="00C76731"/>
    <w:pPr>
      <w:ind w:left="1418"/>
    </w:pPr>
  </w:style>
  <w:style w:type="paragraph" w:styleId="ListBullet5">
    <w:name w:val="List Bullet 5"/>
    <w:basedOn w:val="ListBullet4"/>
    <w:rsid w:val="00C76731"/>
    <w:pPr>
      <w:ind w:left="1702"/>
    </w:pPr>
  </w:style>
  <w:style w:type="paragraph" w:customStyle="1" w:styleId="B1">
    <w:name w:val="B1"/>
    <w:basedOn w:val="List"/>
    <w:rsid w:val="00C76731"/>
  </w:style>
  <w:style w:type="paragraph" w:customStyle="1" w:styleId="B2">
    <w:name w:val="B2"/>
    <w:basedOn w:val="List2"/>
    <w:rsid w:val="00C76731"/>
  </w:style>
  <w:style w:type="paragraph" w:customStyle="1" w:styleId="B3">
    <w:name w:val="B3"/>
    <w:basedOn w:val="List3"/>
    <w:rsid w:val="00C76731"/>
  </w:style>
  <w:style w:type="paragraph" w:customStyle="1" w:styleId="B4">
    <w:name w:val="B4"/>
    <w:basedOn w:val="List4"/>
    <w:rsid w:val="00C76731"/>
  </w:style>
  <w:style w:type="paragraph" w:customStyle="1" w:styleId="B5">
    <w:name w:val="B5"/>
    <w:basedOn w:val="List5"/>
    <w:rsid w:val="00C76731"/>
  </w:style>
  <w:style w:type="paragraph" w:customStyle="1" w:styleId="ZTD">
    <w:name w:val="ZTD"/>
    <w:basedOn w:val="ZB"/>
    <w:rsid w:val="00C76731"/>
    <w:pPr>
      <w:framePr w:hRule="auto" w:wrap="notBeside" w:y="852"/>
    </w:pPr>
    <w:rPr>
      <w:i w:val="0"/>
      <w:sz w:val="40"/>
    </w:rPr>
  </w:style>
  <w:style w:type="paragraph" w:customStyle="1" w:styleId="xl63">
    <w:name w:val="xl63"/>
    <w:basedOn w:val="Normal"/>
    <w:rsid w:val="00142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</w:rPr>
  </w:style>
  <w:style w:type="paragraph" w:customStyle="1" w:styleId="xl79">
    <w:name w:val="xl79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font7">
    <w:name w:val="font7"/>
    <w:basedOn w:val="Normal"/>
    <w:rsid w:val="00344E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xl80">
    <w:name w:val="xl80"/>
    <w:basedOn w:val="Normal"/>
    <w:rsid w:val="00344E55"/>
    <w:pPr>
      <w:pBdr>
        <w:left w:val="single" w:sz="8" w:space="0" w:color="A6A6A6"/>
        <w:bottom w:val="single" w:sz="8" w:space="0" w:color="A6A6A6"/>
        <w:right w:val="single" w:sz="8" w:space="0" w:color="A6A6A6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font0">
    <w:name w:val="font0"/>
    <w:basedOn w:val="Normal"/>
    <w:rsid w:val="00B25E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RAN/WG5_Test_ex-T1/TTCN/TTCN_CRs/2025/Docs/R5s250025.zip" TargetMode="External"/><Relationship Id="rId117" Type="http://schemas.openxmlformats.org/officeDocument/2006/relationships/hyperlink" Target="https://portal.3gpp.org/desktopmodules/Release/ReleaseDetails.aspx?releaseId=193" TargetMode="External"/><Relationship Id="rId21" Type="http://schemas.openxmlformats.org/officeDocument/2006/relationships/hyperlink" Target="https://portal.3gpp.org/desktopmodules/Release/ReleaseDetails.aspx?releaseId=193" TargetMode="External"/><Relationship Id="rId42" Type="http://schemas.openxmlformats.org/officeDocument/2006/relationships/hyperlink" Target="https://portal.3gpp.org/desktopmodules/Specifications/SpecificationDetails.aspx?specificationId=2474" TargetMode="External"/><Relationship Id="rId47" Type="http://schemas.openxmlformats.org/officeDocument/2006/relationships/hyperlink" Target="https://portal.3gpp.org/desktopmodules/WorkItem/WorkItemDetails.aspx?workitemId=999999" TargetMode="External"/><Relationship Id="rId63" Type="http://schemas.openxmlformats.org/officeDocument/2006/relationships/hyperlink" Target="https://portal.3gpp.org/desktopmodules/Release/ReleaseDetails.aspx?releaseId=193" TargetMode="External"/><Relationship Id="rId68" Type="http://schemas.openxmlformats.org/officeDocument/2006/relationships/hyperlink" Target="https://www.3gpp.org/ftp/TSG_RAN/WG5_Test_ex-T1/TTCN/TTCN_CRs/2025/Docs/R5s250041.zip" TargetMode="External"/><Relationship Id="rId84" Type="http://schemas.openxmlformats.org/officeDocument/2006/relationships/hyperlink" Target="https://portal.3gpp.org/desktopmodules/Specifications/SpecificationDetails.aspx?specificationId=2474" TargetMode="External"/><Relationship Id="rId89" Type="http://schemas.openxmlformats.org/officeDocument/2006/relationships/hyperlink" Target="https://portal.3gpp.org/desktopmodules/WorkItem/WorkItemDetails.aspx?workitemId=400025" TargetMode="External"/><Relationship Id="rId112" Type="http://schemas.openxmlformats.org/officeDocument/2006/relationships/hyperlink" Target="https://portal.3gpp.org/desktopmodules/Specifications/SpecificationDetails.aspx?specificationId=2474" TargetMode="External"/><Relationship Id="rId133" Type="http://schemas.openxmlformats.org/officeDocument/2006/relationships/hyperlink" Target="https://portal.3gpp.org/desktopmodules/Release/ReleaseDetails.aspx?releaseId=193" TargetMode="External"/><Relationship Id="rId138" Type="http://schemas.openxmlformats.org/officeDocument/2006/relationships/hyperlink" Target="https://www.3gpp.org/ftp/TSG_RAN/WG5_Test_ex-T1/TTCN/TTCN_CRs/2025/Docs/R5s250019.zip" TargetMode="External"/><Relationship Id="rId154" Type="http://schemas.openxmlformats.org/officeDocument/2006/relationships/hyperlink" Target="https://www.3gpp.org/ftp/TSG_RAN/WG5_Test_ex-T1/TTCN/TTCN_CRs/2025/Docs/R5s250033.zip" TargetMode="External"/><Relationship Id="rId159" Type="http://schemas.openxmlformats.org/officeDocument/2006/relationships/hyperlink" Target="https://portal.3gpp.org/desktopmodules/Specifications/SpecificationDetails.aspx?specificationId=3379" TargetMode="External"/><Relationship Id="rId175" Type="http://schemas.openxmlformats.org/officeDocument/2006/relationships/hyperlink" Target="https://www.3gpp.org/ftp/TSG_RAN/WG5_Test_ex-T1/TTCN/TTCN_CRs/2025/Docs/R5s250072.zip" TargetMode="External"/><Relationship Id="rId170" Type="http://schemas.openxmlformats.org/officeDocument/2006/relationships/hyperlink" Target="https://portal.3gpp.org/desktopmodules/Release/ReleaseDetails.aspx?releaseId=193" TargetMode="External"/><Relationship Id="rId16" Type="http://schemas.openxmlformats.org/officeDocument/2006/relationships/hyperlink" Target="https://www.3gpp.org/ftp/TSG_RAN/WG5_Test_ex-T1/TTCN/TTCN_CRs/2025/Docs/R5s250020.zip" TargetMode="External"/><Relationship Id="rId107" Type="http://schemas.openxmlformats.org/officeDocument/2006/relationships/hyperlink" Target="https://portal.3gpp.org/desktopmodules/Release/ReleaseDetails.aspx?releaseId=193" TargetMode="External"/><Relationship Id="rId11" Type="http://schemas.openxmlformats.org/officeDocument/2006/relationships/hyperlink" Target="https://portal.3gpp.org/desktopmodules/Specifications/SpecificationDetails.aspx?specificationId=2375" TargetMode="External"/><Relationship Id="rId32" Type="http://schemas.openxmlformats.org/officeDocument/2006/relationships/hyperlink" Target="https://portal.3gpp.org/desktopmodules/WorkItem/WorkItemDetails.aspx?workitemId=400025" TargetMode="External"/><Relationship Id="rId37" Type="http://schemas.openxmlformats.org/officeDocument/2006/relationships/hyperlink" Target="https://portal.3gpp.org/desktopmodules/Release/ReleaseDetails.aspx?releaseId=193" TargetMode="External"/><Relationship Id="rId53" Type="http://schemas.openxmlformats.org/officeDocument/2006/relationships/hyperlink" Target="https://portal.3gpp.org/desktopmodules/Release/ReleaseDetails.aspx?releaseId=193" TargetMode="External"/><Relationship Id="rId58" Type="http://schemas.openxmlformats.org/officeDocument/2006/relationships/hyperlink" Target="https://portal.3gpp.org/desktopmodules/WorkItem/WorkItemDetails.aspx?workitemId=999999" TargetMode="External"/><Relationship Id="rId74" Type="http://schemas.openxmlformats.org/officeDocument/2006/relationships/hyperlink" Target="https://portal.3gpp.org/desktopmodules/Specifications/SpecificationDetails.aspx?specificationId=2368" TargetMode="External"/><Relationship Id="rId79" Type="http://schemas.openxmlformats.org/officeDocument/2006/relationships/hyperlink" Target="https://www.3gpp.org/ftp/TSG_RAN/WG5_Test_ex-T1/TTCN/TTCN_CRs/2025/Docs/R5s250046.zip" TargetMode="External"/><Relationship Id="rId102" Type="http://schemas.openxmlformats.org/officeDocument/2006/relationships/hyperlink" Target="https://portal.3gpp.org/desktopmodules/Specifications/SpecificationDetails.aspx?specificationId=4368" TargetMode="External"/><Relationship Id="rId123" Type="http://schemas.openxmlformats.org/officeDocument/2006/relationships/hyperlink" Target="https://portal.3gpp.org/desktopmodules/Release/ReleaseDetails.aspx?releaseId=193" TargetMode="External"/><Relationship Id="rId128" Type="http://schemas.openxmlformats.org/officeDocument/2006/relationships/hyperlink" Target="https://portal.3gpp.org/desktopmodules/WorkItem/WorkItemDetails.aspx?workitemId=860099" TargetMode="External"/><Relationship Id="rId144" Type="http://schemas.openxmlformats.org/officeDocument/2006/relationships/hyperlink" Target="https://www.3gpp.org/ftp/TSG_RAN/WG5_Test_ex-T1/TTCN/TTCN_CRs/2025/Docs/R5s250022.zip" TargetMode="External"/><Relationship Id="rId149" Type="http://schemas.openxmlformats.org/officeDocument/2006/relationships/hyperlink" Target="https://portal.3gpp.org/desktopmodules/Specifications/SpecificationDetails.aspx?specificationId=3379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www.3gpp.org/ftp/TSG_RAN/WG5_Test_ex-T1/TTCN/TTCN_CRs/2025/Docs/R5s250052.zip" TargetMode="External"/><Relationship Id="rId95" Type="http://schemas.openxmlformats.org/officeDocument/2006/relationships/hyperlink" Target="https://portal.3gpp.org/desktopmodules/Release/ReleaseDetails.aspx?releaseId=193" TargetMode="External"/><Relationship Id="rId160" Type="http://schemas.openxmlformats.org/officeDocument/2006/relationships/hyperlink" Target="https://www.3gpp.org/ftp/TSG_RAN/WG5_Test_ex-T1/TTCN/TTCN_CRs/2025/Docs/R5s250044.zip" TargetMode="External"/><Relationship Id="rId165" Type="http://schemas.openxmlformats.org/officeDocument/2006/relationships/hyperlink" Target="https://portal.3gpp.org/desktopmodules/Specifications/SpecificationDetails.aspx?specificationId=3379" TargetMode="External"/><Relationship Id="rId181" Type="http://schemas.openxmlformats.org/officeDocument/2006/relationships/hyperlink" Target="https://portal.3gpp.org/desktopmodules/WorkItem/WorkItemDetails.aspx?workitemId=950099" TargetMode="External"/><Relationship Id="rId186" Type="http://schemas.openxmlformats.org/officeDocument/2006/relationships/theme" Target="theme/theme1.xml"/><Relationship Id="rId22" Type="http://schemas.openxmlformats.org/officeDocument/2006/relationships/hyperlink" Target="https://portal.3gpp.org/desktopmodules/Specifications/SpecificationDetails.aspx?specificationId=3159" TargetMode="External"/><Relationship Id="rId27" Type="http://schemas.openxmlformats.org/officeDocument/2006/relationships/hyperlink" Target="https://portal.3gpp.org/desktopmodules/Release/ReleaseDetails.aspx?releaseId=193" TargetMode="External"/><Relationship Id="rId43" Type="http://schemas.openxmlformats.org/officeDocument/2006/relationships/hyperlink" Target="https://portal.3gpp.org/desktopmodules/WorkItem/WorkItemDetails.aspx?workitemId=999999" TargetMode="External"/><Relationship Id="rId48" Type="http://schemas.openxmlformats.org/officeDocument/2006/relationships/hyperlink" Target="https://www.3gpp.org/ftp/TSG_RAN/WG5_Test_ex-T1/TTCN/TTCN_CRs/2025/Docs/R5s250034.zip" TargetMode="External"/><Relationship Id="rId64" Type="http://schemas.openxmlformats.org/officeDocument/2006/relationships/hyperlink" Target="https://portal.3gpp.org/desktopmodules/Specifications/SpecificationDetails.aspx?specificationId=4368" TargetMode="External"/><Relationship Id="rId69" Type="http://schemas.openxmlformats.org/officeDocument/2006/relationships/hyperlink" Target="https://portal.3gpp.org/desktopmodules/Release/ReleaseDetails.aspx?releaseId=193" TargetMode="External"/><Relationship Id="rId113" Type="http://schemas.openxmlformats.org/officeDocument/2006/relationships/hyperlink" Target="https://www.3gpp.org/ftp/TSG_RAN/WG5_Test_ex-T1/TTCN/TTCN_CRs/2025/Docs/R5s250009.zip" TargetMode="External"/><Relationship Id="rId118" Type="http://schemas.openxmlformats.org/officeDocument/2006/relationships/hyperlink" Target="https://portal.3gpp.org/desktopmodules/Specifications/SpecificationDetails.aspx?specificationId=3379" TargetMode="External"/><Relationship Id="rId134" Type="http://schemas.openxmlformats.org/officeDocument/2006/relationships/hyperlink" Target="https://portal.3gpp.org/desktopmodules/Specifications/SpecificationDetails.aspx?specificationId=3379" TargetMode="External"/><Relationship Id="rId139" Type="http://schemas.openxmlformats.org/officeDocument/2006/relationships/hyperlink" Target="https://portal.3gpp.org/desktopmodules/Release/ReleaseDetails.aspx?releaseId=193" TargetMode="External"/><Relationship Id="rId80" Type="http://schemas.openxmlformats.org/officeDocument/2006/relationships/hyperlink" Target="https://portal.3gpp.org/desktopmodules/Release/ReleaseDetails.aspx?releaseId=193" TargetMode="External"/><Relationship Id="rId85" Type="http://schemas.openxmlformats.org/officeDocument/2006/relationships/hyperlink" Target="https://portal.3gpp.org/desktopmodules/WorkItem/WorkItemDetails.aspx?workitemId=400025" TargetMode="External"/><Relationship Id="rId150" Type="http://schemas.openxmlformats.org/officeDocument/2006/relationships/hyperlink" Target="https://www.3gpp.org/ftp/TSG_RAN/WG5_Test_ex-T1/TTCN/TTCN_CRs/2025/Docs/R5s250030.zip" TargetMode="External"/><Relationship Id="rId155" Type="http://schemas.openxmlformats.org/officeDocument/2006/relationships/hyperlink" Target="https://portal.3gpp.org/desktopmodules/Release/ReleaseDetails.aspx?releaseId=193" TargetMode="External"/><Relationship Id="rId171" Type="http://schemas.openxmlformats.org/officeDocument/2006/relationships/hyperlink" Target="https://portal.3gpp.org/desktopmodules/Specifications/SpecificationDetails.aspx?specificationId=3379" TargetMode="External"/><Relationship Id="rId176" Type="http://schemas.openxmlformats.org/officeDocument/2006/relationships/hyperlink" Target="https://portal.3gpp.org/desktopmodules/Release/ReleaseDetails.aspx?releaseId=193" TargetMode="External"/><Relationship Id="rId12" Type="http://schemas.openxmlformats.org/officeDocument/2006/relationships/hyperlink" Target="https://portal.3gpp.org/desktopmodules/WorkItem/WorkItemDetails.aspx?workitemId=400025" TargetMode="External"/><Relationship Id="rId17" Type="http://schemas.openxmlformats.org/officeDocument/2006/relationships/hyperlink" Target="https://portal.3gpp.org/desktopmodules/Release/ReleaseDetails.aspx?releaseId=193" TargetMode="External"/><Relationship Id="rId33" Type="http://schemas.openxmlformats.org/officeDocument/2006/relationships/hyperlink" Target="https://www.3gpp.org/ftp/TSG_RAN/WG5_Test_ex-T1/TTCN/TTCN_CRs/2025/Docs/R5s250028.zip" TargetMode="External"/><Relationship Id="rId38" Type="http://schemas.openxmlformats.org/officeDocument/2006/relationships/hyperlink" Target="https://portal.3gpp.org/desktopmodules/Specifications/SpecificationDetails.aspx?specificationId=2368" TargetMode="External"/><Relationship Id="rId59" Type="http://schemas.openxmlformats.org/officeDocument/2006/relationships/hyperlink" Target="https://www.3gpp.org/ftp/TSG_RAN/WG5_Test_ex-T1/TTCN/TTCN_CRs/2025/Docs/R5s250037.zip" TargetMode="External"/><Relationship Id="rId103" Type="http://schemas.openxmlformats.org/officeDocument/2006/relationships/hyperlink" Target="https://www.3gpp.org/ftp/TSG_RAN/WG5_Test_ex-T1/TTCN/TTCN_CRs/2025/Docs/R5s250079.zip" TargetMode="External"/><Relationship Id="rId108" Type="http://schemas.openxmlformats.org/officeDocument/2006/relationships/hyperlink" Target="https://portal.3gpp.org/desktopmodules/Specifications/SpecificationDetails.aspx?specificationId=2474" TargetMode="External"/><Relationship Id="rId124" Type="http://schemas.openxmlformats.org/officeDocument/2006/relationships/hyperlink" Target="https://portal.3gpp.org/desktopmodules/Specifications/SpecificationDetails.aspx?specificationId=3379" TargetMode="External"/><Relationship Id="rId129" Type="http://schemas.openxmlformats.org/officeDocument/2006/relationships/hyperlink" Target="https://www.3gpp.org/ftp/TSG_RAN/WG5_Test_ex-T1/TTCN/TTCN_CRs/2025/Docs/R5s250015.zip" TargetMode="External"/><Relationship Id="rId54" Type="http://schemas.openxmlformats.org/officeDocument/2006/relationships/hyperlink" Target="https://portal.3gpp.org/desktopmodules/Specifications/SpecificationDetails.aspx?specificationId=4368" TargetMode="External"/><Relationship Id="rId70" Type="http://schemas.openxmlformats.org/officeDocument/2006/relationships/hyperlink" Target="https://portal.3gpp.org/desktopmodules/Specifications/SpecificationDetails.aspx?specificationId=2375" TargetMode="External"/><Relationship Id="rId75" Type="http://schemas.openxmlformats.org/officeDocument/2006/relationships/hyperlink" Target="https://portal.3gpp.org/desktopmodules/WorkItem/WorkItemDetails.aspx?workitemId=400025" TargetMode="External"/><Relationship Id="rId91" Type="http://schemas.openxmlformats.org/officeDocument/2006/relationships/hyperlink" Target="https://portal.3gpp.org/desktopmodules/Release/ReleaseDetails.aspx?releaseId=193" TargetMode="External"/><Relationship Id="rId96" Type="http://schemas.openxmlformats.org/officeDocument/2006/relationships/hyperlink" Target="https://portal.3gpp.org/desktopmodules/Specifications/SpecificationDetails.aspx?specificationId=2474" TargetMode="External"/><Relationship Id="rId140" Type="http://schemas.openxmlformats.org/officeDocument/2006/relationships/hyperlink" Target="https://portal.3gpp.org/desktopmodules/Specifications/SpecificationDetails.aspx?specificationId=3379" TargetMode="External"/><Relationship Id="rId145" Type="http://schemas.openxmlformats.org/officeDocument/2006/relationships/hyperlink" Target="https://portal.3gpp.org/desktopmodules/Release/ReleaseDetails.aspx?releaseId=193" TargetMode="External"/><Relationship Id="rId161" Type="http://schemas.openxmlformats.org/officeDocument/2006/relationships/hyperlink" Target="https://portal.3gpp.org/desktopmodules/Release/ReleaseDetails.aspx?releaseId=193" TargetMode="External"/><Relationship Id="rId166" Type="http://schemas.openxmlformats.org/officeDocument/2006/relationships/hyperlink" Target="https://www.3gpp.org/ftp/TSG_RAN/WG5_Test_ex-T1/TTCN/TTCN_CRs/2025/Docs/R5s250050.zip" TargetMode="External"/><Relationship Id="rId182" Type="http://schemas.openxmlformats.org/officeDocument/2006/relationships/hyperlink" Target="https://www.3gpp.org/ftp/TSG_RAN/WG5_Test_ex-T1/TTCN/TTCN_CRs/2025/Docs/R5s250082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www.3gpp.org/ftp/TSG_RAN/WG5_Test_ex-T1/TTCN/TTCN_CRs/2025/Docs/R5s250024.zip" TargetMode="External"/><Relationship Id="rId28" Type="http://schemas.openxmlformats.org/officeDocument/2006/relationships/hyperlink" Target="https://portal.3gpp.org/desktopmodules/Specifications/SpecificationDetails.aspx?specificationId=3159" TargetMode="External"/><Relationship Id="rId49" Type="http://schemas.openxmlformats.org/officeDocument/2006/relationships/hyperlink" Target="https://portal.3gpp.org/desktopmodules/Release/ReleaseDetails.aspx?releaseId=193" TargetMode="External"/><Relationship Id="rId114" Type="http://schemas.openxmlformats.org/officeDocument/2006/relationships/hyperlink" Target="https://portal.3gpp.org/desktopmodules/Release/ReleaseDetails.aspx?releaseId=193" TargetMode="External"/><Relationship Id="rId119" Type="http://schemas.openxmlformats.org/officeDocument/2006/relationships/hyperlink" Target="https://www.3gpp.org/ftp/TSG_RAN/WG5_Test_ex-T1/TTCN/TTCN_CRs/2025/Docs/R5s250012.zip" TargetMode="External"/><Relationship Id="rId44" Type="http://schemas.openxmlformats.org/officeDocument/2006/relationships/hyperlink" Target="https://www.3gpp.org/ftp/TSG_RAN/WG5_Test_ex-T1/TTCN/TTCN_CRs/2025/Docs/R5s250032.zip" TargetMode="External"/><Relationship Id="rId60" Type="http://schemas.openxmlformats.org/officeDocument/2006/relationships/hyperlink" Target="https://portal.3gpp.org/desktopmodules/Release/ReleaseDetails.aspx?releaseId=193" TargetMode="External"/><Relationship Id="rId65" Type="http://schemas.openxmlformats.org/officeDocument/2006/relationships/hyperlink" Target="https://www.3gpp.org/ftp/TSG_RAN/WG5_Test_ex-T1/TTCN/TTCN_CRs/2025/Docs/R5s250039.zip" TargetMode="External"/><Relationship Id="rId81" Type="http://schemas.openxmlformats.org/officeDocument/2006/relationships/hyperlink" Target="https://portal.3gpp.org/desktopmodules/Specifications/SpecificationDetails.aspx?specificationId=2474" TargetMode="External"/><Relationship Id="rId86" Type="http://schemas.openxmlformats.org/officeDocument/2006/relationships/hyperlink" Target="https://www.3gpp.org/ftp/TSG_RAN/WG5_Test_ex-T1/TTCN/TTCN_CRs/2025/Docs/R5s250051.zip" TargetMode="External"/><Relationship Id="rId130" Type="http://schemas.openxmlformats.org/officeDocument/2006/relationships/hyperlink" Target="https://portal.3gpp.org/desktopmodules/Release/ReleaseDetails.aspx?releaseId=193" TargetMode="External"/><Relationship Id="rId135" Type="http://schemas.openxmlformats.org/officeDocument/2006/relationships/hyperlink" Target="https://www.3gpp.org/ftp/TSG_RAN/WG5_Test_ex-T1/TTCN/TTCN_CRs/2025/Docs/R5s250018.zip" TargetMode="External"/><Relationship Id="rId151" Type="http://schemas.openxmlformats.org/officeDocument/2006/relationships/hyperlink" Target="https://portal.3gpp.org/desktopmodules/Release/ReleaseDetails.aspx?releaseId=193" TargetMode="External"/><Relationship Id="rId156" Type="http://schemas.openxmlformats.org/officeDocument/2006/relationships/hyperlink" Target="https://portal.3gpp.org/desktopmodules/Specifications/SpecificationDetails.aspx?specificationId=3379" TargetMode="External"/><Relationship Id="rId177" Type="http://schemas.openxmlformats.org/officeDocument/2006/relationships/hyperlink" Target="https://portal.3gpp.org/desktopmodules/Specifications/SpecificationDetails.aspx?specificationId=33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5_Test_ex-T1/TTCN/TTCN_CRs/2025/Docs/R5s250011.zip" TargetMode="External"/><Relationship Id="rId172" Type="http://schemas.openxmlformats.org/officeDocument/2006/relationships/hyperlink" Target="https://www.3gpp.org/ftp/TSG_RAN/WG5_Test_ex-T1/TTCN/TTCN_CRs/2025/Docs/R5s250062.zip" TargetMode="External"/><Relationship Id="rId180" Type="http://schemas.openxmlformats.org/officeDocument/2006/relationships/hyperlink" Target="https://portal.3gpp.org/desktopmodules/Specifications/SpecificationDetails.aspx?specificationId=3379" TargetMode="External"/><Relationship Id="rId13" Type="http://schemas.openxmlformats.org/officeDocument/2006/relationships/hyperlink" Target="https://www.3gpp.org/ftp/TSG_RAN/WG5_Test_ex-T1/TTCN/TTCN_CRs/2025/Docs/R5s250016.zip" TargetMode="External"/><Relationship Id="rId18" Type="http://schemas.openxmlformats.org/officeDocument/2006/relationships/hyperlink" Target="https://portal.3gpp.org/desktopmodules/Specifications/SpecificationDetails.aspx?specificationId=2375" TargetMode="External"/><Relationship Id="rId39" Type="http://schemas.openxmlformats.org/officeDocument/2006/relationships/hyperlink" Target="https://portal.3gpp.org/desktopmodules/WorkItem/WorkItemDetails.aspx?workitemId=400025" TargetMode="External"/><Relationship Id="rId109" Type="http://schemas.openxmlformats.org/officeDocument/2006/relationships/hyperlink" Target="https://portal.3gpp.org/desktopmodules/WorkItem/WorkItemDetails.aspx?workitemId=610001" TargetMode="External"/><Relationship Id="rId34" Type="http://schemas.openxmlformats.org/officeDocument/2006/relationships/hyperlink" Target="https://portal.3gpp.org/desktopmodules/Release/ReleaseDetails.aspx?releaseId=193" TargetMode="External"/><Relationship Id="rId50" Type="http://schemas.openxmlformats.org/officeDocument/2006/relationships/hyperlink" Target="https://portal.3gpp.org/desktopmodules/Specifications/SpecificationDetails.aspx?specificationId=4368" TargetMode="External"/><Relationship Id="rId55" Type="http://schemas.openxmlformats.org/officeDocument/2006/relationships/hyperlink" Target="https://www.3gpp.org/ftp/TSG_RAN/WG5_Test_ex-T1/TTCN/TTCN_CRs/2025/Docs/R5s250036.zip" TargetMode="External"/><Relationship Id="rId76" Type="http://schemas.openxmlformats.org/officeDocument/2006/relationships/hyperlink" Target="https://www.3gpp.org/ftp/TSG_RAN/WG5_Test_ex-T1/TTCN/TTCN_CRs/2025/Docs/R5s250045.zip" TargetMode="External"/><Relationship Id="rId97" Type="http://schemas.openxmlformats.org/officeDocument/2006/relationships/hyperlink" Target="https://www.3gpp.org/ftp/TSG_RAN/WG5_Test_ex-T1/TTCN/TTCN_CRs/2025/Docs/R5s250057.zip" TargetMode="External"/><Relationship Id="rId104" Type="http://schemas.openxmlformats.org/officeDocument/2006/relationships/hyperlink" Target="https://portal.3gpp.org/desktopmodules/Release/ReleaseDetails.aspx?releaseId=193" TargetMode="External"/><Relationship Id="rId120" Type="http://schemas.openxmlformats.org/officeDocument/2006/relationships/hyperlink" Target="https://portal.3gpp.org/desktopmodules/Release/ReleaseDetails.aspx?releaseId=193" TargetMode="External"/><Relationship Id="rId125" Type="http://schemas.openxmlformats.org/officeDocument/2006/relationships/hyperlink" Target="https://www.3gpp.org/ftp/TSG_RAN/WG5_Test_ex-T1/TTCN/TTCN_CRs/2025/Docs/R5s250014.zip" TargetMode="External"/><Relationship Id="rId141" Type="http://schemas.openxmlformats.org/officeDocument/2006/relationships/hyperlink" Target="https://www.3gpp.org/ftp/TSG_RAN/WG5_Test_ex-T1/TTCN/TTCN_CRs/2025/Docs/R5s250021.zip" TargetMode="External"/><Relationship Id="rId146" Type="http://schemas.openxmlformats.org/officeDocument/2006/relationships/hyperlink" Target="https://portal.3gpp.org/desktopmodules/Specifications/SpecificationDetails.aspx?specificationId=3379" TargetMode="External"/><Relationship Id="rId167" Type="http://schemas.openxmlformats.org/officeDocument/2006/relationships/hyperlink" Target="https://portal.3gpp.org/desktopmodules/Release/ReleaseDetails.aspx?releaseId=193" TargetMode="External"/><Relationship Id="rId7" Type="http://schemas.openxmlformats.org/officeDocument/2006/relationships/footer" Target="footer1.xml"/><Relationship Id="rId71" Type="http://schemas.openxmlformats.org/officeDocument/2006/relationships/hyperlink" Target="https://portal.3gpp.org/desktopmodules/WorkItem/WorkItemDetails.aspx?workitemId=460002" TargetMode="External"/><Relationship Id="rId92" Type="http://schemas.openxmlformats.org/officeDocument/2006/relationships/hyperlink" Target="https://portal.3gpp.org/desktopmodules/Specifications/SpecificationDetails.aspx?specificationId=2474" TargetMode="External"/><Relationship Id="rId162" Type="http://schemas.openxmlformats.org/officeDocument/2006/relationships/hyperlink" Target="https://portal.3gpp.org/desktopmodules/Specifications/SpecificationDetails.aspx?specificationId=3379" TargetMode="External"/><Relationship Id="rId183" Type="http://schemas.openxmlformats.org/officeDocument/2006/relationships/hyperlink" Target="https://portal.3gpp.org/desktopmodules/Release/ReleaseDetails.aspx?releaseId=193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3gpp.org/ftp/TSG_RAN/WG5_Test_ex-T1/TTCN/TTCN_CRs/2025/Docs/R5s250027.zip" TargetMode="External"/><Relationship Id="rId24" Type="http://schemas.openxmlformats.org/officeDocument/2006/relationships/hyperlink" Target="https://portal.3gpp.org/desktopmodules/Release/ReleaseDetails.aspx?releaseId=193" TargetMode="External"/><Relationship Id="rId40" Type="http://schemas.openxmlformats.org/officeDocument/2006/relationships/hyperlink" Target="https://www.3gpp.org/ftp/TSG_RAN/WG5_Test_ex-T1/TTCN/TTCN_CRs/2025/Docs/R5s250031.zip" TargetMode="External"/><Relationship Id="rId45" Type="http://schemas.openxmlformats.org/officeDocument/2006/relationships/hyperlink" Target="https://portal.3gpp.org/desktopmodules/Release/ReleaseDetails.aspx?releaseId=193" TargetMode="External"/><Relationship Id="rId66" Type="http://schemas.openxmlformats.org/officeDocument/2006/relationships/hyperlink" Target="https://portal.3gpp.org/desktopmodules/Release/ReleaseDetails.aspx?releaseId=193" TargetMode="External"/><Relationship Id="rId87" Type="http://schemas.openxmlformats.org/officeDocument/2006/relationships/hyperlink" Target="https://portal.3gpp.org/desktopmodules/Release/ReleaseDetails.aspx?releaseId=193" TargetMode="External"/><Relationship Id="rId110" Type="http://schemas.openxmlformats.org/officeDocument/2006/relationships/hyperlink" Target="https://www.3gpp.org/ftp/TSG_RAN/WG5_Test_ex-T1/TTCN/TTCN_CRs/2025/Docs/R5s250081.zip" TargetMode="External"/><Relationship Id="rId115" Type="http://schemas.openxmlformats.org/officeDocument/2006/relationships/hyperlink" Target="https://portal.3gpp.org/desktopmodules/Specifications/SpecificationDetails.aspx?specificationId=3379" TargetMode="External"/><Relationship Id="rId131" Type="http://schemas.openxmlformats.org/officeDocument/2006/relationships/hyperlink" Target="https://portal.3gpp.org/desktopmodules/Specifications/SpecificationDetails.aspx?specificationId=3379" TargetMode="External"/><Relationship Id="rId136" Type="http://schemas.openxmlformats.org/officeDocument/2006/relationships/hyperlink" Target="https://portal.3gpp.org/desktopmodules/Release/ReleaseDetails.aspx?releaseId=193" TargetMode="External"/><Relationship Id="rId157" Type="http://schemas.openxmlformats.org/officeDocument/2006/relationships/hyperlink" Target="https://www.3gpp.org/ftp/TSG_RAN/WG5_Test_ex-T1/TTCN/TTCN_CRs/2025/Docs/R5s250042.zip" TargetMode="External"/><Relationship Id="rId178" Type="http://schemas.openxmlformats.org/officeDocument/2006/relationships/hyperlink" Target="https://www.3gpp.org/ftp/TSG_RAN/WG5_Test_ex-T1/TTCN/TTCN_CRs/2025/Docs/R5s250077.zip" TargetMode="External"/><Relationship Id="rId61" Type="http://schemas.openxmlformats.org/officeDocument/2006/relationships/hyperlink" Target="https://portal.3gpp.org/desktopmodules/Specifications/SpecificationDetails.aspx?specificationId=4368" TargetMode="External"/><Relationship Id="rId82" Type="http://schemas.openxmlformats.org/officeDocument/2006/relationships/hyperlink" Target="https://www.3gpp.org/ftp/TSG_RAN/WG5_Test_ex-T1/TTCN/TTCN_CRs/2025/Docs/R5s250049.zip" TargetMode="External"/><Relationship Id="rId152" Type="http://schemas.openxmlformats.org/officeDocument/2006/relationships/hyperlink" Target="https://portal.3gpp.org/desktopmodules/Specifications/SpecificationDetails.aspx?specificationId=3379" TargetMode="External"/><Relationship Id="rId173" Type="http://schemas.openxmlformats.org/officeDocument/2006/relationships/hyperlink" Target="https://portal.3gpp.org/desktopmodules/Release/ReleaseDetails.aspx?releaseId=193" TargetMode="External"/><Relationship Id="rId19" Type="http://schemas.openxmlformats.org/officeDocument/2006/relationships/hyperlink" Target="https://portal.3gpp.org/desktopmodules/WorkItem/WorkItemDetails.aspx?workitemId=400025" TargetMode="External"/><Relationship Id="rId14" Type="http://schemas.openxmlformats.org/officeDocument/2006/relationships/hyperlink" Target="https://portal.3gpp.org/desktopmodules/Release/ReleaseDetails.aspx?releaseId=193" TargetMode="External"/><Relationship Id="rId30" Type="http://schemas.openxmlformats.org/officeDocument/2006/relationships/hyperlink" Target="https://portal.3gpp.org/desktopmodules/Release/ReleaseDetails.aspx?releaseId=193" TargetMode="External"/><Relationship Id="rId35" Type="http://schemas.openxmlformats.org/officeDocument/2006/relationships/hyperlink" Target="https://portal.3gpp.org/desktopmodules/Specifications/SpecificationDetails.aspx?specificationId=2474" TargetMode="External"/><Relationship Id="rId56" Type="http://schemas.openxmlformats.org/officeDocument/2006/relationships/hyperlink" Target="https://portal.3gpp.org/desktopmodules/Release/ReleaseDetails.aspx?releaseId=193" TargetMode="External"/><Relationship Id="rId77" Type="http://schemas.openxmlformats.org/officeDocument/2006/relationships/hyperlink" Target="https://portal.3gpp.org/desktopmodules/Release/ReleaseDetails.aspx?releaseId=193" TargetMode="External"/><Relationship Id="rId100" Type="http://schemas.openxmlformats.org/officeDocument/2006/relationships/hyperlink" Target="https://www.3gpp.org/ftp/TSG_RAN/WG5_Test_ex-T1/TTCN/TTCN_CRs/2025/Docs/R5s250078.zip" TargetMode="External"/><Relationship Id="rId105" Type="http://schemas.openxmlformats.org/officeDocument/2006/relationships/hyperlink" Target="https://portal.3gpp.org/desktopmodules/Specifications/SpecificationDetails.aspx?specificationId=3159" TargetMode="External"/><Relationship Id="rId126" Type="http://schemas.openxmlformats.org/officeDocument/2006/relationships/hyperlink" Target="https://portal.3gpp.org/desktopmodules/Release/ReleaseDetails.aspx?releaseId=193" TargetMode="External"/><Relationship Id="rId147" Type="http://schemas.openxmlformats.org/officeDocument/2006/relationships/hyperlink" Target="https://www.3gpp.org/ftp/TSG_RAN/WG5_Test_ex-T1/TTCN/TTCN_CRs/2025/Docs/R5s250026.zip" TargetMode="External"/><Relationship Id="rId168" Type="http://schemas.openxmlformats.org/officeDocument/2006/relationships/hyperlink" Target="https://portal.3gpp.org/desktopmodules/Specifications/SpecificationDetails.aspx?specificationId=3379" TargetMode="External"/><Relationship Id="rId8" Type="http://schemas.openxmlformats.org/officeDocument/2006/relationships/footer" Target="footer2.xml"/><Relationship Id="rId51" Type="http://schemas.openxmlformats.org/officeDocument/2006/relationships/hyperlink" Target="https://portal.3gpp.org/desktopmodules/WorkItem/WorkItemDetails.aspx?workitemId=999999" TargetMode="External"/><Relationship Id="rId72" Type="http://schemas.openxmlformats.org/officeDocument/2006/relationships/hyperlink" Target="https://www.3gpp.org/ftp/TSG_RAN/WG5_Test_ex-T1/TTCN/TTCN_CRs/2025/Docs/R5s250043.zip" TargetMode="External"/><Relationship Id="rId93" Type="http://schemas.openxmlformats.org/officeDocument/2006/relationships/hyperlink" Target="https://portal.3gpp.org/desktopmodules/WorkItem/WorkItemDetails.aspx?workitemId=610001" TargetMode="External"/><Relationship Id="rId98" Type="http://schemas.openxmlformats.org/officeDocument/2006/relationships/hyperlink" Target="https://portal.3gpp.org/desktopmodules/Release/ReleaseDetails.aspx?releaseId=193" TargetMode="External"/><Relationship Id="rId121" Type="http://schemas.openxmlformats.org/officeDocument/2006/relationships/hyperlink" Target="https://portal.3gpp.org/desktopmodules/Specifications/SpecificationDetails.aspx?specificationId=3379" TargetMode="External"/><Relationship Id="rId142" Type="http://schemas.openxmlformats.org/officeDocument/2006/relationships/hyperlink" Target="https://portal.3gpp.org/desktopmodules/Release/ReleaseDetails.aspx?releaseId=193" TargetMode="External"/><Relationship Id="rId163" Type="http://schemas.openxmlformats.org/officeDocument/2006/relationships/hyperlink" Target="https://www.3gpp.org/ftp/TSG_RAN/WG5_Test_ex-T1/TTCN/TTCN_CRs/2025/Docs/R5s250047.zip" TargetMode="External"/><Relationship Id="rId184" Type="http://schemas.openxmlformats.org/officeDocument/2006/relationships/hyperlink" Target="https://portal.3gpp.org/desktopmodules/Specifications/SpecificationDetails.aspx?specificationId=3379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portal.3gpp.org/desktopmodules/Specifications/SpecificationDetails.aspx?specificationId=2474" TargetMode="External"/><Relationship Id="rId46" Type="http://schemas.openxmlformats.org/officeDocument/2006/relationships/hyperlink" Target="https://portal.3gpp.org/desktopmodules/Specifications/SpecificationDetails.aspx?specificationId=2607" TargetMode="External"/><Relationship Id="rId67" Type="http://schemas.openxmlformats.org/officeDocument/2006/relationships/hyperlink" Target="https://portal.3gpp.org/desktopmodules/Specifications/SpecificationDetails.aspx?specificationId=2474" TargetMode="External"/><Relationship Id="rId116" Type="http://schemas.openxmlformats.org/officeDocument/2006/relationships/hyperlink" Target="https://www.3gpp.org/ftp/TSG_RAN/WG5_Test_ex-T1/TTCN/TTCN_CRs/2025/Docs/R5s250010.zip" TargetMode="External"/><Relationship Id="rId137" Type="http://schemas.openxmlformats.org/officeDocument/2006/relationships/hyperlink" Target="https://portal.3gpp.org/desktopmodules/Specifications/SpecificationDetails.aspx?specificationId=3379" TargetMode="External"/><Relationship Id="rId158" Type="http://schemas.openxmlformats.org/officeDocument/2006/relationships/hyperlink" Target="https://portal.3gpp.org/desktopmodules/Release/ReleaseDetails.aspx?releaseId=193" TargetMode="External"/><Relationship Id="rId20" Type="http://schemas.openxmlformats.org/officeDocument/2006/relationships/hyperlink" Target="https://www.3gpp.org/ftp/TSG_RAN/WG5_Test_ex-T1/TTCN/TTCN_CRs/2025/Docs/R5s250023.zip" TargetMode="External"/><Relationship Id="rId41" Type="http://schemas.openxmlformats.org/officeDocument/2006/relationships/hyperlink" Target="https://portal.3gpp.org/desktopmodules/Release/ReleaseDetails.aspx?releaseId=193" TargetMode="External"/><Relationship Id="rId62" Type="http://schemas.openxmlformats.org/officeDocument/2006/relationships/hyperlink" Target="https://www.3gpp.org/ftp/TSG_RAN/WG5_Test_ex-T1/TTCN/TTCN_CRs/2025/Docs/R5s250038.zip" TargetMode="External"/><Relationship Id="rId83" Type="http://schemas.openxmlformats.org/officeDocument/2006/relationships/hyperlink" Target="https://portal.3gpp.org/desktopmodules/Release/ReleaseDetails.aspx?releaseId=193" TargetMode="External"/><Relationship Id="rId88" Type="http://schemas.openxmlformats.org/officeDocument/2006/relationships/hyperlink" Target="https://portal.3gpp.org/desktopmodules/Specifications/SpecificationDetails.aspx?specificationId=2474" TargetMode="External"/><Relationship Id="rId111" Type="http://schemas.openxmlformats.org/officeDocument/2006/relationships/hyperlink" Target="https://portal.3gpp.org/desktopmodules/Release/ReleaseDetails.aspx?releaseId=193" TargetMode="External"/><Relationship Id="rId132" Type="http://schemas.openxmlformats.org/officeDocument/2006/relationships/hyperlink" Target="https://www.3gpp.org/ftp/TSG_RAN/WG5_Test_ex-T1/TTCN/TTCN_CRs/2025/Docs/R5s250017.zip" TargetMode="External"/><Relationship Id="rId153" Type="http://schemas.openxmlformats.org/officeDocument/2006/relationships/hyperlink" Target="https://portal.3gpp.org/desktopmodules/WorkItem/WorkItemDetails.aspx?workitemId=999999" TargetMode="External"/><Relationship Id="rId174" Type="http://schemas.openxmlformats.org/officeDocument/2006/relationships/hyperlink" Target="https://portal.3gpp.org/desktopmodules/Specifications/SpecificationDetails.aspx?specificationId=3379" TargetMode="External"/><Relationship Id="rId179" Type="http://schemas.openxmlformats.org/officeDocument/2006/relationships/hyperlink" Target="https://portal.3gpp.org/desktopmodules/Release/ReleaseDetails.aspx?releaseId=193" TargetMode="External"/><Relationship Id="rId15" Type="http://schemas.openxmlformats.org/officeDocument/2006/relationships/hyperlink" Target="https://portal.3gpp.org/desktopmodules/Specifications/SpecificationDetails.aspx?specificationId=3159" TargetMode="External"/><Relationship Id="rId36" Type="http://schemas.openxmlformats.org/officeDocument/2006/relationships/hyperlink" Target="https://www.3gpp.org/ftp/TSG_RAN/WG5_Test_ex-T1/TTCN/TTCN_CRs/2025/Docs/R5s250029.zip" TargetMode="External"/><Relationship Id="rId57" Type="http://schemas.openxmlformats.org/officeDocument/2006/relationships/hyperlink" Target="https://portal.3gpp.org/desktopmodules/Specifications/SpecificationDetails.aspx?specificationId=4368" TargetMode="External"/><Relationship Id="rId106" Type="http://schemas.openxmlformats.org/officeDocument/2006/relationships/hyperlink" Target="https://www.3gpp.org/ftp/TSG_RAN/WG5_Test_ex-T1/TTCN/TTCN_CRs/2025/Docs/R5s250080.zip" TargetMode="External"/><Relationship Id="rId127" Type="http://schemas.openxmlformats.org/officeDocument/2006/relationships/hyperlink" Target="https://portal.3gpp.org/desktopmodules/Specifications/SpecificationDetails.aspx?specificationId=3379" TargetMode="External"/><Relationship Id="rId10" Type="http://schemas.openxmlformats.org/officeDocument/2006/relationships/hyperlink" Target="https://portal.3gpp.org/desktopmodules/Release/ReleaseDetails.aspx?releaseId=193" TargetMode="External"/><Relationship Id="rId31" Type="http://schemas.openxmlformats.org/officeDocument/2006/relationships/hyperlink" Target="https://portal.3gpp.org/desktopmodules/Specifications/SpecificationDetails.aspx?specificationId=2375" TargetMode="External"/><Relationship Id="rId52" Type="http://schemas.openxmlformats.org/officeDocument/2006/relationships/hyperlink" Target="https://www.3gpp.org/ftp/TSG_RAN/WG5_Test_ex-T1/TTCN/TTCN_CRs/2025/Docs/R5s250035.zip" TargetMode="External"/><Relationship Id="rId73" Type="http://schemas.openxmlformats.org/officeDocument/2006/relationships/hyperlink" Target="https://portal.3gpp.org/desktopmodules/Release/ReleaseDetails.aspx?releaseId=193" TargetMode="External"/><Relationship Id="rId78" Type="http://schemas.openxmlformats.org/officeDocument/2006/relationships/hyperlink" Target="https://portal.3gpp.org/desktopmodules/Specifications/SpecificationDetails.aspx?specificationId=2474" TargetMode="External"/><Relationship Id="rId94" Type="http://schemas.openxmlformats.org/officeDocument/2006/relationships/hyperlink" Target="https://www.3gpp.org/ftp/TSG_RAN/WG5_Test_ex-T1/TTCN/TTCN_CRs/2025/Docs/R5s250056.zip" TargetMode="External"/><Relationship Id="rId99" Type="http://schemas.openxmlformats.org/officeDocument/2006/relationships/hyperlink" Target="https://portal.3gpp.org/desktopmodules/Specifications/SpecificationDetails.aspx?specificationId=2474" TargetMode="External"/><Relationship Id="rId101" Type="http://schemas.openxmlformats.org/officeDocument/2006/relationships/hyperlink" Target="https://portal.3gpp.org/desktopmodules/Release/ReleaseDetails.aspx?releaseId=193" TargetMode="External"/><Relationship Id="rId122" Type="http://schemas.openxmlformats.org/officeDocument/2006/relationships/hyperlink" Target="https://www.3gpp.org/ftp/TSG_RAN/WG5_Test_ex-T1/TTCN/TTCN_CRs/2025/Docs/R5s250013.zip" TargetMode="External"/><Relationship Id="rId143" Type="http://schemas.openxmlformats.org/officeDocument/2006/relationships/hyperlink" Target="https://portal.3gpp.org/desktopmodules/Specifications/SpecificationDetails.aspx?specificationId=3379" TargetMode="External"/><Relationship Id="rId148" Type="http://schemas.openxmlformats.org/officeDocument/2006/relationships/hyperlink" Target="https://portal.3gpp.org/desktopmodules/Release/ReleaseDetails.aspx?releaseId=193" TargetMode="External"/><Relationship Id="rId164" Type="http://schemas.openxmlformats.org/officeDocument/2006/relationships/hyperlink" Target="https://portal.3gpp.org/desktopmodules/Release/ReleaseDetails.aspx?releaseId=193" TargetMode="External"/><Relationship Id="rId169" Type="http://schemas.openxmlformats.org/officeDocument/2006/relationships/hyperlink" Target="https://www.3gpp.org/ftp/TSG_RAN/WG5_Test_ex-T1/TTCN/TTCN_CRs/2025/Docs/R5s250055.zip" TargetMode="External"/><Relationship Id="rId18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844</TotalTime>
  <Pages>9</Pages>
  <Words>26269</Words>
  <Characters>149737</Characters>
  <Application>Microsoft Office Word</Application>
  <DocSecurity>0</DocSecurity>
  <Lines>1247</Lines>
  <Paragraphs>351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175655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0695</cp:lastModifiedBy>
  <cp:revision>23</cp:revision>
  <dcterms:created xsi:type="dcterms:W3CDTF">2024-12-04T15:05:00Z</dcterms:created>
  <dcterms:modified xsi:type="dcterms:W3CDTF">2025-03-04T11:00:00Z</dcterms:modified>
</cp:coreProperties>
</file>